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0E51D6" w:rsidTr="000E51D6">
        <w:tc>
          <w:tcPr>
            <w:tcW w:w="3379" w:type="dxa"/>
          </w:tcPr>
          <w:p w:rsidR="000E51D6" w:rsidRDefault="000E51D6" w:rsidP="00773953">
            <w:pPr>
              <w:suppressAutoHyphens/>
              <w:jc w:val="center"/>
              <w:outlineLvl w:val="0"/>
              <w:rPr>
                <w:b/>
              </w:rPr>
            </w:pPr>
          </w:p>
        </w:tc>
        <w:tc>
          <w:tcPr>
            <w:tcW w:w="3379" w:type="dxa"/>
          </w:tcPr>
          <w:p w:rsidR="000E51D6" w:rsidRDefault="000E51D6" w:rsidP="00773953">
            <w:pPr>
              <w:suppressAutoHyphens/>
              <w:jc w:val="center"/>
              <w:outlineLvl w:val="0"/>
              <w:rPr>
                <w:b/>
              </w:rPr>
            </w:pPr>
          </w:p>
        </w:tc>
        <w:tc>
          <w:tcPr>
            <w:tcW w:w="3379" w:type="dxa"/>
          </w:tcPr>
          <w:p w:rsidR="000E51D6" w:rsidRPr="000E51D6" w:rsidRDefault="000E51D6" w:rsidP="000E51D6">
            <w:pPr>
              <w:suppressAutoHyphens/>
              <w:outlineLvl w:val="0"/>
              <w:rPr>
                <w:b/>
                <w:sz w:val="20"/>
              </w:rPr>
            </w:pPr>
            <w:r w:rsidRPr="000E51D6">
              <w:rPr>
                <w:b/>
                <w:sz w:val="20"/>
              </w:rPr>
              <w:t>Приложение №1</w:t>
            </w:r>
          </w:p>
          <w:p w:rsidR="000E51D6" w:rsidRPr="000E51D6" w:rsidRDefault="000E51D6" w:rsidP="000E51D6">
            <w:pPr>
              <w:suppressAutoHyphens/>
              <w:outlineLvl w:val="0"/>
              <w:rPr>
                <w:sz w:val="20"/>
              </w:rPr>
            </w:pPr>
            <w:r w:rsidRPr="000E51D6">
              <w:rPr>
                <w:sz w:val="20"/>
              </w:rPr>
              <w:t>к Поручению на проведение</w:t>
            </w:r>
          </w:p>
          <w:p w:rsidR="000E51D6" w:rsidRDefault="000E51D6" w:rsidP="000E51D6">
            <w:pPr>
              <w:suppressAutoHyphens/>
              <w:outlineLvl w:val="0"/>
              <w:rPr>
                <w:b/>
              </w:rPr>
            </w:pPr>
            <w:r w:rsidRPr="000E51D6">
              <w:rPr>
                <w:sz w:val="20"/>
              </w:rPr>
              <w:t>закупочных процедур</w:t>
            </w:r>
          </w:p>
        </w:tc>
      </w:tr>
    </w:tbl>
    <w:p w:rsidR="00AE1A97" w:rsidRDefault="00AE1A97" w:rsidP="00773953">
      <w:pPr>
        <w:suppressAutoHyphens/>
        <w:jc w:val="center"/>
        <w:outlineLvl w:val="0"/>
        <w:rPr>
          <w:b/>
        </w:rPr>
      </w:pPr>
    </w:p>
    <w:p w:rsidR="00773953" w:rsidRPr="00C22D2A" w:rsidRDefault="00773953" w:rsidP="00773953">
      <w:pPr>
        <w:suppressAutoHyphens/>
        <w:jc w:val="center"/>
        <w:outlineLvl w:val="0"/>
        <w:rPr>
          <w:b/>
        </w:rPr>
      </w:pPr>
      <w:r w:rsidRPr="00C22D2A">
        <w:rPr>
          <w:b/>
        </w:rPr>
        <w:t>ТЕХНИЧЕСКОЕ ЗАДАНИЕ</w:t>
      </w:r>
    </w:p>
    <w:p w:rsidR="00773953" w:rsidRPr="00C22D2A" w:rsidRDefault="00773953" w:rsidP="00773953">
      <w:pPr>
        <w:pStyle w:val="21"/>
        <w:rPr>
          <w:b w:val="0"/>
          <w:bCs/>
        </w:rPr>
      </w:pPr>
      <w:r w:rsidRPr="00C22D2A">
        <w:rPr>
          <w:b w:val="0"/>
        </w:rPr>
        <w:t xml:space="preserve">на открытый запрос предложений по выбору исполнителя работ </w:t>
      </w:r>
      <w:r w:rsidRPr="00C22D2A">
        <w:t>по ремонту общестанцио</w:t>
      </w:r>
      <w:r w:rsidRPr="00C22D2A">
        <w:t>н</w:t>
      </w:r>
      <w:r w:rsidRPr="00C22D2A">
        <w:t>ного</w:t>
      </w:r>
      <w:r w:rsidR="00A6300D">
        <w:t xml:space="preserve"> вспомогательного</w:t>
      </w:r>
      <w:r w:rsidRPr="00C22D2A">
        <w:t xml:space="preserve"> оборудования </w:t>
      </w:r>
      <w:r w:rsidRPr="00C22D2A">
        <w:rPr>
          <w:b w:val="0"/>
          <w:bCs/>
        </w:rPr>
        <w:t>(номер закупки по ГКПЗ (</w:t>
      </w:r>
      <w:r w:rsidR="002B61E8" w:rsidRPr="002B61E8">
        <w:rPr>
          <w:b w:val="0"/>
          <w:bCs/>
        </w:rPr>
        <w:t>2000/2.1</w:t>
      </w:r>
      <w:r w:rsidR="00EE5449" w:rsidRPr="00EE5449">
        <w:rPr>
          <w:b w:val="0"/>
          <w:bCs/>
        </w:rPr>
        <w:t>8</w:t>
      </w:r>
      <w:r w:rsidR="002B61E8" w:rsidRPr="002B61E8">
        <w:rPr>
          <w:b w:val="0"/>
          <w:bCs/>
        </w:rPr>
        <w:t>-484</w:t>
      </w:r>
      <w:r w:rsidRPr="00C22D2A">
        <w:rPr>
          <w:b w:val="0"/>
          <w:bCs/>
        </w:rPr>
        <w:t>)</w:t>
      </w:r>
      <w:r w:rsidR="006E0D39">
        <w:rPr>
          <w:b w:val="0"/>
          <w:bCs/>
        </w:rPr>
        <w:t>)</w:t>
      </w:r>
    </w:p>
    <w:p w:rsidR="00773953" w:rsidRPr="00C22D2A" w:rsidRDefault="00773953" w:rsidP="00773953">
      <w:pPr>
        <w:suppressAutoHyphens/>
        <w:jc w:val="center"/>
        <w:outlineLvl w:val="0"/>
        <w:rPr>
          <w:b/>
        </w:rPr>
      </w:pPr>
      <w:r w:rsidRPr="00C22D2A">
        <w:t>каскада Серебрянских ГЭС филиала «Кольский» ОАО «ТГК-1».</w:t>
      </w:r>
    </w:p>
    <w:p w:rsidR="00AE6176" w:rsidRPr="00C22D2A" w:rsidRDefault="00AE6176" w:rsidP="00CD52BE">
      <w:pPr>
        <w:pStyle w:val="21"/>
        <w:rPr>
          <w:b w:val="0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773953" w:rsidRPr="00C22D2A" w:rsidTr="00773953">
        <w:tc>
          <w:tcPr>
            <w:tcW w:w="2660" w:type="dxa"/>
          </w:tcPr>
          <w:p w:rsidR="00773953" w:rsidRPr="00C22D2A" w:rsidRDefault="00773953" w:rsidP="005D4AD3">
            <w:pPr>
              <w:suppressAutoHyphens/>
              <w:jc w:val="center"/>
            </w:pPr>
            <w:r w:rsidRPr="00C22D2A">
              <w:t>ОКВЭД</w:t>
            </w:r>
          </w:p>
        </w:tc>
        <w:tc>
          <w:tcPr>
            <w:tcW w:w="2268" w:type="dxa"/>
          </w:tcPr>
          <w:p w:rsidR="00773953" w:rsidRPr="00C22D2A" w:rsidRDefault="00773953" w:rsidP="00CB024C">
            <w:pPr>
              <w:suppressAutoHyphens/>
              <w:jc w:val="center"/>
            </w:pPr>
            <w:r w:rsidRPr="00C22D2A">
              <w:t>40.1</w:t>
            </w:r>
            <w:r w:rsidR="00CB024C">
              <w:rPr>
                <w:lang w:val="en-US"/>
              </w:rPr>
              <w:t>0</w:t>
            </w:r>
            <w:r w:rsidRPr="00C22D2A">
              <w:t>.</w:t>
            </w:r>
            <w:r w:rsidR="00CB024C">
              <w:rPr>
                <w:lang w:val="en-US"/>
              </w:rPr>
              <w:t>4</w:t>
            </w:r>
            <w:r w:rsidRPr="00C22D2A">
              <w:t>2</w:t>
            </w:r>
          </w:p>
        </w:tc>
      </w:tr>
      <w:tr w:rsidR="00773953" w:rsidRPr="00C22D2A" w:rsidTr="00773953">
        <w:tc>
          <w:tcPr>
            <w:tcW w:w="2660" w:type="dxa"/>
          </w:tcPr>
          <w:p w:rsidR="00773953" w:rsidRPr="00C22D2A" w:rsidRDefault="00773953" w:rsidP="005D4AD3">
            <w:pPr>
              <w:suppressAutoHyphens/>
              <w:jc w:val="center"/>
            </w:pPr>
            <w:r w:rsidRPr="00C22D2A">
              <w:t>ОКДП</w:t>
            </w:r>
          </w:p>
        </w:tc>
        <w:tc>
          <w:tcPr>
            <w:tcW w:w="2268" w:type="dxa"/>
          </w:tcPr>
          <w:p w:rsidR="00773953" w:rsidRPr="00C22D2A" w:rsidRDefault="00773953" w:rsidP="00CB024C">
            <w:pPr>
              <w:suppressAutoHyphens/>
              <w:jc w:val="center"/>
            </w:pPr>
            <w:r w:rsidRPr="00C22D2A">
              <w:t>4530</w:t>
            </w:r>
            <w:r w:rsidR="00CB024C">
              <w:rPr>
                <w:lang w:val="en-US"/>
              </w:rPr>
              <w:t>3</w:t>
            </w:r>
            <w:bookmarkStart w:id="0" w:name="_GoBack"/>
            <w:bookmarkEnd w:id="0"/>
            <w:r w:rsidRPr="00C22D2A">
              <w:t>20</w:t>
            </w:r>
          </w:p>
        </w:tc>
      </w:tr>
    </w:tbl>
    <w:p w:rsidR="00DF0E40" w:rsidRPr="00C22D2A" w:rsidRDefault="00DF0E40" w:rsidP="005D4AD3">
      <w:pPr>
        <w:suppressAutoHyphens/>
        <w:rPr>
          <w:i/>
        </w:rPr>
      </w:pPr>
    </w:p>
    <w:p w:rsidR="00AE6176" w:rsidRPr="00C22D2A" w:rsidRDefault="00E1394C" w:rsidP="005D4AD3">
      <w:pPr>
        <w:suppressAutoHyphens/>
        <w:outlineLvl w:val="0"/>
        <w:rPr>
          <w:b/>
        </w:rPr>
      </w:pPr>
      <w:r w:rsidRPr="00C22D2A">
        <w:rPr>
          <w:b/>
        </w:rPr>
        <w:t>1</w:t>
      </w:r>
      <w:r w:rsidR="00933A3A" w:rsidRPr="00C22D2A">
        <w:rPr>
          <w:b/>
        </w:rPr>
        <w:t xml:space="preserve">. </w:t>
      </w:r>
      <w:r w:rsidR="00AE6176" w:rsidRPr="00C22D2A">
        <w:rPr>
          <w:b/>
        </w:rPr>
        <w:t>Общие требов</w:t>
      </w:r>
      <w:r w:rsidR="00E94480" w:rsidRPr="00C22D2A">
        <w:rPr>
          <w:b/>
        </w:rPr>
        <w:t>ания</w:t>
      </w:r>
      <w:r w:rsidR="00690363" w:rsidRPr="00C22D2A">
        <w:rPr>
          <w:b/>
        </w:rPr>
        <w:t>.</w:t>
      </w:r>
    </w:p>
    <w:p w:rsidR="00F73923" w:rsidRPr="00C22D2A" w:rsidRDefault="00E1394C" w:rsidP="005D4AD3">
      <w:pPr>
        <w:suppressAutoHyphens/>
        <w:rPr>
          <w:b/>
        </w:rPr>
      </w:pPr>
      <w:r w:rsidRPr="00C22D2A">
        <w:rPr>
          <w:b/>
        </w:rPr>
        <w:t xml:space="preserve">1.1. </w:t>
      </w:r>
      <w:r w:rsidR="00AE6176" w:rsidRPr="00C22D2A">
        <w:rPr>
          <w:b/>
        </w:rPr>
        <w:t>Требования к месту выполнения работ</w:t>
      </w:r>
      <w:r w:rsidR="00690363" w:rsidRPr="00C22D2A">
        <w:rPr>
          <w:b/>
        </w:rPr>
        <w:t>.</w:t>
      </w:r>
    </w:p>
    <w:p w:rsidR="00031347" w:rsidRPr="00C22D2A" w:rsidRDefault="00773953" w:rsidP="00716BFA">
      <w:pPr>
        <w:suppressAutoHyphens/>
        <w:jc w:val="both"/>
      </w:pPr>
      <w:r w:rsidRPr="00C22D2A">
        <w:t>Мурманская область, Кольский р-он, Серебрянская ГЭС-1 (ГЭС-15), Серебрянская ГЭС-2 (ГЭС-16) каскада Серебрянских ГЭС филиала «Кольский» ОАО «ТГК-1».</w:t>
      </w:r>
    </w:p>
    <w:p w:rsidR="00290B59" w:rsidRPr="00C22D2A" w:rsidRDefault="00290B59" w:rsidP="00716BFA">
      <w:pPr>
        <w:suppressAutoHyphens/>
        <w:jc w:val="both"/>
        <w:rPr>
          <w:i/>
        </w:rPr>
      </w:pPr>
    </w:p>
    <w:p w:rsidR="00731856" w:rsidRPr="00C22D2A" w:rsidRDefault="00A34CA2" w:rsidP="005D4AD3">
      <w:pPr>
        <w:suppressAutoHyphens/>
      </w:pPr>
      <w:r w:rsidRPr="00C22D2A">
        <w:t>Ответственны</w:t>
      </w:r>
      <w:r w:rsidR="0074484A" w:rsidRPr="00C22D2A">
        <w:t>е</w:t>
      </w:r>
      <w:r w:rsidRPr="00C22D2A">
        <w:t xml:space="preserve"> за составление технического задания</w:t>
      </w:r>
      <w:r w:rsidR="0041660E" w:rsidRPr="00C22D2A">
        <w:t>:</w:t>
      </w:r>
      <w:r w:rsidR="00E94480" w:rsidRPr="00C22D2A">
        <w:t xml:space="preserve"> </w:t>
      </w:r>
    </w:p>
    <w:p w:rsidR="00773953" w:rsidRPr="00C22D2A" w:rsidRDefault="00773953" w:rsidP="00773953">
      <w:pPr>
        <w:jc w:val="both"/>
      </w:pPr>
      <w:r w:rsidRPr="00C22D2A">
        <w:t>начальник ПТО: Царев Сергей Викторович, 8-921-035-17-22</w:t>
      </w:r>
    </w:p>
    <w:p w:rsidR="00290B59" w:rsidRPr="00C22D2A" w:rsidRDefault="00773953" w:rsidP="00773953">
      <w:pPr>
        <w:suppressAutoHyphens/>
      </w:pPr>
      <w:r w:rsidRPr="00C22D2A">
        <w:t>начальник ЭМЦ-1: Семенов Александр Викторович, 8-921-661</w:t>
      </w:r>
      <w:r w:rsidR="007842AF">
        <w:t>-</w:t>
      </w:r>
      <w:r w:rsidRPr="00C22D2A">
        <w:t>96-69</w:t>
      </w:r>
    </w:p>
    <w:p w:rsidR="00773953" w:rsidRPr="00C22D2A" w:rsidRDefault="00773953" w:rsidP="00773953">
      <w:pPr>
        <w:suppressAutoHyphens/>
        <w:rPr>
          <w:b/>
        </w:rPr>
      </w:pPr>
    </w:p>
    <w:p w:rsidR="00E94480" w:rsidRPr="00C22D2A" w:rsidRDefault="00E1394C" w:rsidP="005D4AD3">
      <w:pPr>
        <w:rPr>
          <w:b/>
        </w:rPr>
      </w:pPr>
      <w:r w:rsidRPr="00C22D2A">
        <w:rPr>
          <w:b/>
        </w:rPr>
        <w:t xml:space="preserve">1.2. </w:t>
      </w:r>
      <w:r w:rsidR="00162157" w:rsidRPr="00C22D2A">
        <w:rPr>
          <w:b/>
        </w:rPr>
        <w:t>Период</w:t>
      </w:r>
      <w:r w:rsidR="00690363" w:rsidRPr="00C22D2A">
        <w:rPr>
          <w:b/>
        </w:rPr>
        <w:t xml:space="preserve"> выполнения работ.</w:t>
      </w:r>
    </w:p>
    <w:p w:rsidR="00E94480" w:rsidRPr="00C22D2A" w:rsidRDefault="00E94480" w:rsidP="005D4AD3">
      <w:r w:rsidRPr="00C22D2A">
        <w:t xml:space="preserve">Начало </w:t>
      </w:r>
      <w:r w:rsidR="009B315E" w:rsidRPr="00C22D2A">
        <w:t xml:space="preserve">- </w:t>
      </w:r>
      <w:r w:rsidR="00F1248A" w:rsidRPr="00C22D2A">
        <w:t xml:space="preserve">январь </w:t>
      </w:r>
      <w:r w:rsidR="002703E2" w:rsidRPr="00C22D2A">
        <w:t>2014</w:t>
      </w:r>
      <w:r w:rsidRPr="00C22D2A">
        <w:t xml:space="preserve"> г.</w:t>
      </w:r>
    </w:p>
    <w:p w:rsidR="00E94480" w:rsidRPr="00C22D2A" w:rsidRDefault="00E94480" w:rsidP="005D4AD3">
      <w:r w:rsidRPr="00C22D2A">
        <w:t xml:space="preserve">Окончание </w:t>
      </w:r>
      <w:r w:rsidR="009B315E" w:rsidRPr="00C22D2A">
        <w:t xml:space="preserve">- </w:t>
      </w:r>
      <w:r w:rsidR="00671F12" w:rsidRPr="00C22D2A">
        <w:t xml:space="preserve">декабрь </w:t>
      </w:r>
      <w:r w:rsidR="00F1248A" w:rsidRPr="00C22D2A">
        <w:t>2018</w:t>
      </w:r>
      <w:r w:rsidRPr="00C22D2A">
        <w:t xml:space="preserve"> г.</w:t>
      </w:r>
    </w:p>
    <w:p w:rsidR="00E94480" w:rsidRPr="00C22D2A" w:rsidRDefault="00E94480" w:rsidP="005D4AD3"/>
    <w:p w:rsidR="00FC235C" w:rsidRPr="00C22D2A" w:rsidRDefault="00FC235C" w:rsidP="00435188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right" w:pos="9921"/>
        </w:tabs>
        <w:rPr>
          <w:b/>
        </w:rPr>
      </w:pPr>
      <w:r w:rsidRPr="00C22D2A">
        <w:rPr>
          <w:b/>
        </w:rPr>
        <w:t xml:space="preserve">1.3. </w:t>
      </w:r>
      <w:r w:rsidR="00CE73F8" w:rsidRPr="00C22D2A">
        <w:rPr>
          <w:b/>
        </w:rPr>
        <w:t>Стоимость</w:t>
      </w:r>
      <w:r w:rsidRPr="00C22D2A">
        <w:rPr>
          <w:b/>
        </w:rPr>
        <w:t xml:space="preserve"> закупки </w:t>
      </w:r>
      <w:r w:rsidR="00031347" w:rsidRPr="00C22D2A">
        <w:rPr>
          <w:b/>
        </w:rPr>
        <w:t>–</w:t>
      </w:r>
      <w:r w:rsidRPr="00C22D2A">
        <w:rPr>
          <w:b/>
        </w:rPr>
        <w:t xml:space="preserve"> </w:t>
      </w:r>
      <w:r w:rsidR="00773953" w:rsidRPr="00C22D2A">
        <w:rPr>
          <w:b/>
        </w:rPr>
        <w:tab/>
      </w:r>
      <w:r w:rsidR="00773953" w:rsidRPr="00C22D2A">
        <w:rPr>
          <w:b/>
        </w:rPr>
        <w:tab/>
      </w:r>
      <w:r w:rsidR="00773953" w:rsidRPr="006E0D39">
        <w:rPr>
          <w:b/>
          <w:u w:val="single"/>
        </w:rPr>
        <w:tab/>
      </w:r>
      <w:r w:rsidR="00031347" w:rsidRPr="006E0D39">
        <w:rPr>
          <w:b/>
          <w:u w:val="single"/>
        </w:rPr>
        <w:t xml:space="preserve">8332 </w:t>
      </w:r>
      <w:r w:rsidRPr="006E0D39">
        <w:rPr>
          <w:b/>
          <w:u w:val="single"/>
        </w:rPr>
        <w:t xml:space="preserve"> </w:t>
      </w:r>
      <w:r w:rsidR="00773953" w:rsidRPr="006E0D39">
        <w:rPr>
          <w:b/>
          <w:u w:val="single"/>
        </w:rPr>
        <w:tab/>
      </w:r>
      <w:r w:rsidRPr="00C22D2A">
        <w:rPr>
          <w:b/>
        </w:rPr>
        <w:t>тыс. руб. без учета НДС, в том числе:</w:t>
      </w:r>
    </w:p>
    <w:p w:rsidR="00FC235C" w:rsidRPr="003621D4" w:rsidRDefault="00CE73F8" w:rsidP="005D4AD3">
      <w:r w:rsidRPr="003621D4">
        <w:t>Стоимость</w:t>
      </w:r>
      <w:r w:rsidR="00FC235C" w:rsidRPr="003621D4">
        <w:t xml:space="preserve"> закупки в 2014 году </w:t>
      </w:r>
      <w:r w:rsidR="00031347" w:rsidRPr="003621D4">
        <w:t>–</w:t>
      </w:r>
      <w:r w:rsidR="00FC235C" w:rsidRPr="003621D4">
        <w:t xml:space="preserve"> </w:t>
      </w:r>
      <w:r w:rsidR="003621D4" w:rsidRPr="006E0D39">
        <w:tab/>
      </w:r>
      <w:r w:rsidR="00773953" w:rsidRPr="004B732D">
        <w:rPr>
          <w:u w:val="single"/>
        </w:rPr>
        <w:tab/>
      </w:r>
      <w:r w:rsidR="00031347" w:rsidRPr="004B732D">
        <w:rPr>
          <w:u w:val="single"/>
        </w:rPr>
        <w:t xml:space="preserve">1600  </w:t>
      </w:r>
      <w:r w:rsidR="00773953" w:rsidRPr="004B732D">
        <w:rPr>
          <w:u w:val="single"/>
        </w:rPr>
        <w:tab/>
      </w:r>
      <w:r w:rsidR="00FC235C" w:rsidRPr="003621D4">
        <w:t>тыс. руб. без учета НДС;</w:t>
      </w:r>
    </w:p>
    <w:p w:rsidR="00FC235C" w:rsidRPr="003621D4" w:rsidRDefault="00FC235C" w:rsidP="005D4AD3">
      <w:pPr>
        <w:ind w:firstLine="1560"/>
      </w:pPr>
      <w:r w:rsidRPr="003621D4">
        <w:t xml:space="preserve">в 2015 году </w:t>
      </w:r>
      <w:r w:rsidR="00031347" w:rsidRPr="003621D4">
        <w:t>–</w:t>
      </w:r>
      <w:r w:rsidRPr="003621D4">
        <w:t xml:space="preserve"> </w:t>
      </w:r>
      <w:r w:rsidR="00773953" w:rsidRPr="003621D4">
        <w:tab/>
      </w:r>
      <w:r w:rsidR="00773953" w:rsidRPr="004B732D">
        <w:rPr>
          <w:u w:val="single"/>
        </w:rPr>
        <w:tab/>
      </w:r>
      <w:r w:rsidR="00031347" w:rsidRPr="004B732D">
        <w:rPr>
          <w:u w:val="single"/>
        </w:rPr>
        <w:t xml:space="preserve">1632 </w:t>
      </w:r>
      <w:r w:rsidRPr="004B732D">
        <w:rPr>
          <w:u w:val="single"/>
        </w:rPr>
        <w:t xml:space="preserve"> </w:t>
      </w:r>
      <w:r w:rsidR="00773953" w:rsidRPr="004B732D">
        <w:rPr>
          <w:u w:val="single"/>
        </w:rPr>
        <w:tab/>
      </w:r>
      <w:r w:rsidRPr="003621D4">
        <w:t>тыс. руб. без учета НДС;</w:t>
      </w:r>
    </w:p>
    <w:p w:rsidR="00FC235C" w:rsidRPr="003621D4" w:rsidRDefault="00FC235C" w:rsidP="005D4AD3">
      <w:pPr>
        <w:ind w:firstLine="1560"/>
      </w:pPr>
      <w:r w:rsidRPr="003621D4">
        <w:t xml:space="preserve">в 2016 году </w:t>
      </w:r>
      <w:r w:rsidR="00031347" w:rsidRPr="003621D4">
        <w:t>–</w:t>
      </w:r>
      <w:r w:rsidRPr="003621D4">
        <w:t xml:space="preserve"> </w:t>
      </w:r>
      <w:r w:rsidR="00773953" w:rsidRPr="003621D4">
        <w:tab/>
      </w:r>
      <w:r w:rsidR="00773953" w:rsidRPr="004B732D">
        <w:rPr>
          <w:u w:val="single"/>
        </w:rPr>
        <w:tab/>
      </w:r>
      <w:r w:rsidR="00031347" w:rsidRPr="004B732D">
        <w:rPr>
          <w:u w:val="single"/>
        </w:rPr>
        <w:t xml:space="preserve">1665 </w:t>
      </w:r>
      <w:r w:rsidRPr="004B732D">
        <w:rPr>
          <w:u w:val="single"/>
        </w:rPr>
        <w:t xml:space="preserve"> </w:t>
      </w:r>
      <w:r w:rsidR="00773953" w:rsidRPr="004B732D">
        <w:rPr>
          <w:u w:val="single"/>
        </w:rPr>
        <w:tab/>
      </w:r>
      <w:r w:rsidRPr="003621D4">
        <w:t>тыс.</w:t>
      </w:r>
      <w:r w:rsidR="00773953" w:rsidRPr="003621D4">
        <w:t xml:space="preserve"> </w:t>
      </w:r>
      <w:r w:rsidRPr="003621D4">
        <w:t>руб. без учета НДС;</w:t>
      </w:r>
    </w:p>
    <w:p w:rsidR="00FC235C" w:rsidRPr="003621D4" w:rsidRDefault="00FC235C" w:rsidP="005D4AD3">
      <w:pPr>
        <w:ind w:firstLine="1560"/>
      </w:pPr>
      <w:r w:rsidRPr="003621D4">
        <w:t xml:space="preserve">в 2017 году </w:t>
      </w:r>
      <w:r w:rsidR="00031347" w:rsidRPr="003621D4">
        <w:t>–</w:t>
      </w:r>
      <w:r w:rsidRPr="003621D4">
        <w:t xml:space="preserve"> </w:t>
      </w:r>
      <w:r w:rsidR="00773953" w:rsidRPr="003621D4">
        <w:tab/>
      </w:r>
      <w:r w:rsidR="00773953" w:rsidRPr="004B732D">
        <w:rPr>
          <w:u w:val="single"/>
        </w:rPr>
        <w:tab/>
      </w:r>
      <w:r w:rsidR="00031347" w:rsidRPr="004B732D">
        <w:rPr>
          <w:u w:val="single"/>
        </w:rPr>
        <w:t xml:space="preserve">1700 </w:t>
      </w:r>
      <w:r w:rsidRPr="004B732D">
        <w:rPr>
          <w:u w:val="single"/>
        </w:rPr>
        <w:t xml:space="preserve"> </w:t>
      </w:r>
      <w:r w:rsidR="00773953" w:rsidRPr="004B732D">
        <w:rPr>
          <w:u w:val="single"/>
        </w:rPr>
        <w:tab/>
      </w:r>
      <w:r w:rsidRPr="003621D4">
        <w:t>тыс. руб. без учета НДС;</w:t>
      </w:r>
    </w:p>
    <w:p w:rsidR="00FC235C" w:rsidRPr="003621D4" w:rsidRDefault="00FC235C" w:rsidP="005D4AD3">
      <w:pPr>
        <w:ind w:firstLine="1560"/>
      </w:pPr>
      <w:r w:rsidRPr="003621D4">
        <w:t xml:space="preserve">в 2018 году </w:t>
      </w:r>
      <w:r w:rsidR="00031347" w:rsidRPr="003621D4">
        <w:t>–</w:t>
      </w:r>
      <w:r w:rsidRPr="003621D4">
        <w:t xml:space="preserve"> </w:t>
      </w:r>
      <w:r w:rsidR="00773953" w:rsidRPr="003621D4">
        <w:tab/>
      </w:r>
      <w:r w:rsidR="00773953" w:rsidRPr="004B732D">
        <w:rPr>
          <w:u w:val="single"/>
        </w:rPr>
        <w:tab/>
      </w:r>
      <w:r w:rsidR="00031347" w:rsidRPr="004B732D">
        <w:rPr>
          <w:u w:val="single"/>
        </w:rPr>
        <w:t xml:space="preserve">1735 </w:t>
      </w:r>
      <w:r w:rsidRPr="004B732D">
        <w:rPr>
          <w:u w:val="single"/>
        </w:rPr>
        <w:t xml:space="preserve"> </w:t>
      </w:r>
      <w:r w:rsidR="00773953" w:rsidRPr="004B732D">
        <w:rPr>
          <w:u w:val="single"/>
        </w:rPr>
        <w:tab/>
      </w:r>
      <w:r w:rsidRPr="003621D4">
        <w:t>тыс. руб. без учета НДС.</w:t>
      </w:r>
    </w:p>
    <w:p w:rsidR="00423561" w:rsidRPr="00C22D2A" w:rsidRDefault="00423561" w:rsidP="005D4AD3">
      <w:pPr>
        <w:rPr>
          <w:b/>
        </w:rPr>
      </w:pPr>
    </w:p>
    <w:p w:rsidR="00423561" w:rsidRDefault="008C2159" w:rsidP="008C2159">
      <w:pPr>
        <w:suppressAutoHyphens/>
        <w:ind w:firstLine="709"/>
        <w:jc w:val="both"/>
      </w:pPr>
      <w:r w:rsidRPr="0060392F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60392F">
        <w:rPr>
          <w:i/>
        </w:rPr>
        <w:t xml:space="preserve"> </w:t>
      </w:r>
      <w:r w:rsidRPr="0060392F"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8C2159" w:rsidRPr="00C22D2A" w:rsidRDefault="008C2159" w:rsidP="008C2159">
      <w:pPr>
        <w:suppressAutoHyphens/>
        <w:ind w:firstLine="709"/>
        <w:jc w:val="both"/>
      </w:pPr>
    </w:p>
    <w:p w:rsidR="006D31AA" w:rsidRPr="00C22D2A" w:rsidRDefault="00E1394C" w:rsidP="005D4AD3">
      <w:pPr>
        <w:tabs>
          <w:tab w:val="left" w:pos="993"/>
        </w:tabs>
        <w:jc w:val="both"/>
        <w:rPr>
          <w:b/>
        </w:rPr>
      </w:pPr>
      <w:r w:rsidRPr="00C22D2A">
        <w:rPr>
          <w:b/>
        </w:rPr>
        <w:t>2</w:t>
      </w:r>
      <w:r w:rsidR="00FC4286" w:rsidRPr="00C22D2A">
        <w:rPr>
          <w:b/>
        </w:rPr>
        <w:t xml:space="preserve">. </w:t>
      </w:r>
      <w:r w:rsidR="006D31AA" w:rsidRPr="00C22D2A">
        <w:rPr>
          <w:b/>
        </w:rPr>
        <w:t>Требования к</w:t>
      </w:r>
      <w:r w:rsidR="00690363" w:rsidRPr="00C22D2A">
        <w:rPr>
          <w:b/>
        </w:rPr>
        <w:t xml:space="preserve"> сметно-договорной документации.</w:t>
      </w:r>
    </w:p>
    <w:p w:rsidR="008C2159" w:rsidRPr="003621D4" w:rsidRDefault="008C2159" w:rsidP="008C2159">
      <w:pPr>
        <w:suppressAutoHyphens/>
        <w:ind w:firstLine="709"/>
        <w:jc w:val="both"/>
      </w:pPr>
      <w:r w:rsidRPr="003621D4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8C2159" w:rsidRPr="003621D4" w:rsidRDefault="008C2159" w:rsidP="008C2159">
      <w:pPr>
        <w:suppressAutoHyphens/>
        <w:ind w:firstLine="709"/>
        <w:jc w:val="both"/>
      </w:pPr>
      <w:r w:rsidRPr="003621D4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8C2159" w:rsidRPr="003621D4" w:rsidRDefault="008C2159" w:rsidP="008C2159">
      <w:pPr>
        <w:ind w:right="-2" w:firstLine="708"/>
        <w:jc w:val="both"/>
      </w:pPr>
      <w:r w:rsidRPr="003621D4">
        <w:lastRenderedPageBreak/>
        <w:t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 не чаще одного раза в год, но не более чем на величину индекса потребительских цен по данным Министерства Экономического Развития РФ на планируемый год.</w:t>
      </w:r>
    </w:p>
    <w:p w:rsidR="008C2159" w:rsidRPr="003621D4" w:rsidRDefault="008C2159" w:rsidP="008C2159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3621D4">
        <w:rPr>
          <w:rFonts w:eastAsia="Calibri"/>
          <w:snapToGrid w:val="0"/>
          <w:lang w:eastAsia="en-US"/>
        </w:rPr>
        <w:t>Изменение общей стоимости закупки возможно только по соглашению сторон.</w:t>
      </w:r>
    </w:p>
    <w:p w:rsidR="008C2159" w:rsidRPr="003621D4" w:rsidRDefault="008C2159" w:rsidP="008C2159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3621D4">
        <w:rPr>
          <w:rFonts w:eastAsia="Calibri"/>
          <w:snapToGrid w:val="0"/>
          <w:lang w:eastAsia="en-US"/>
        </w:rPr>
        <w:t>Взаимоотношения заказчика и подрядчика будут урегулироваться договором подряда на выполнение ремонтных работ (рамочным) по прилагаемой форме.</w:t>
      </w:r>
    </w:p>
    <w:p w:rsidR="008C2159" w:rsidRPr="003621D4" w:rsidRDefault="008C2159" w:rsidP="008C2159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3621D4">
        <w:rPr>
          <w:rFonts w:eastAsia="Calibri"/>
          <w:snapToGrid w:val="0"/>
          <w:lang w:eastAsia="en-US"/>
        </w:rPr>
        <w:t>Стоимость договора складывается из совокупности стоимости работ, выполняемых по</w:t>
      </w:r>
      <w:r w:rsidRPr="003621D4">
        <w:rPr>
          <w:rFonts w:eastAsia="Calibri"/>
          <w:snapToGrid w:val="0"/>
          <w:lang w:eastAsia="en-US"/>
        </w:rPr>
        <w:t>д</w:t>
      </w:r>
      <w:r w:rsidRPr="003621D4">
        <w:rPr>
          <w:rFonts w:eastAsia="Calibri"/>
          <w:snapToGrid w:val="0"/>
          <w:lang w:eastAsia="en-US"/>
        </w:rPr>
        <w:t xml:space="preserve">рядчиком. Текущая стоимость работ определяется на </w:t>
      </w:r>
      <w:r w:rsidRPr="003621D4">
        <w:rPr>
          <w:noProof/>
        </w:rPr>
        <w:t>основании ведомостей планируемых объёмов работ (заявок на выполнение неотложных работ) и расчетов в соответствии с Актами о приемке выполненных работ.</w:t>
      </w:r>
    </w:p>
    <w:p w:rsidR="00EB6B7E" w:rsidRPr="00C22D2A" w:rsidRDefault="008C2159" w:rsidP="008C2159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3621D4">
        <w:rPr>
          <w:rFonts w:eastAsia="Calibri"/>
          <w:snapToGrid w:val="0"/>
          <w:lang w:eastAsia="en-US"/>
        </w:rPr>
        <w:t>Наполнение договора и закрытие работ по договору происходит путем подписания стор</w:t>
      </w:r>
      <w:r w:rsidRPr="003621D4">
        <w:rPr>
          <w:rFonts w:eastAsia="Calibri"/>
          <w:snapToGrid w:val="0"/>
          <w:lang w:eastAsia="en-US"/>
        </w:rPr>
        <w:t>о</w:t>
      </w:r>
      <w:r w:rsidRPr="003621D4">
        <w:rPr>
          <w:rFonts w:eastAsia="Calibri"/>
          <w:snapToGrid w:val="0"/>
          <w:lang w:eastAsia="en-US"/>
        </w:rPr>
        <w:t>нами актов о приемке выполненных работ. Обоснованность стоимости работ проверяется на ст</w:t>
      </w:r>
      <w:r w:rsidRPr="003621D4">
        <w:rPr>
          <w:rFonts w:eastAsia="Calibri"/>
          <w:snapToGrid w:val="0"/>
          <w:lang w:eastAsia="en-US"/>
        </w:rPr>
        <w:t>а</w:t>
      </w:r>
      <w:r w:rsidRPr="003621D4">
        <w:rPr>
          <w:rFonts w:eastAsia="Calibri"/>
          <w:snapToGrid w:val="0"/>
          <w:lang w:eastAsia="en-US"/>
        </w:rPr>
        <w:t>дии согласования смет и подписания актов о приемке выполненных работ.</w:t>
      </w:r>
    </w:p>
    <w:p w:rsidR="008D042C" w:rsidRPr="008A2A14" w:rsidRDefault="008D042C" w:rsidP="008D042C">
      <w:pPr>
        <w:tabs>
          <w:tab w:val="num" w:pos="709"/>
        </w:tabs>
        <w:ind w:right="-85"/>
        <w:jc w:val="both"/>
        <w:rPr>
          <w:noProof/>
        </w:rPr>
      </w:pPr>
      <w:r w:rsidRPr="008A2A14">
        <w:rPr>
          <w:noProof/>
        </w:rPr>
        <w:t>У</w:t>
      </w:r>
      <w:r>
        <w:rPr>
          <w:noProof/>
        </w:rPr>
        <w:t xml:space="preserve">словия производства работ, </w:t>
      </w:r>
      <w:r w:rsidRPr="008A2A14">
        <w:rPr>
          <w:noProof/>
        </w:rPr>
        <w:t xml:space="preserve">определяющие существующие особенности объекта ремонта для определения величины корректирующих коэффициентов к стоимости работ: </w:t>
      </w:r>
    </w:p>
    <w:p w:rsidR="008D042C" w:rsidRPr="00C8740D" w:rsidRDefault="008D042C" w:rsidP="008D042C">
      <w:pPr>
        <w:suppressAutoHyphens/>
        <w:rPr>
          <w:rFonts w:eastAsia="Calibri"/>
          <w:snapToGrid w:val="0"/>
          <w:lang w:eastAsia="en-US"/>
        </w:rPr>
      </w:pPr>
      <w:r w:rsidRPr="00C216FE">
        <w:t xml:space="preserve">вблизи </w:t>
      </w:r>
      <w:r>
        <w:rPr>
          <w:snapToGrid w:val="0"/>
          <w:lang w:eastAsia="en-US"/>
        </w:rPr>
        <w:t>объектов, находящихся под высоким напряжением.</w:t>
      </w:r>
    </w:p>
    <w:p w:rsidR="0093447A" w:rsidRPr="00C22D2A" w:rsidRDefault="00E1394C" w:rsidP="005D4AD3">
      <w:pPr>
        <w:suppressAutoHyphens/>
        <w:rPr>
          <w:b/>
        </w:rPr>
      </w:pPr>
      <w:r w:rsidRPr="00C22D2A">
        <w:rPr>
          <w:b/>
        </w:rPr>
        <w:t>3</w:t>
      </w:r>
      <w:r w:rsidR="00795534" w:rsidRPr="00C22D2A">
        <w:rPr>
          <w:b/>
        </w:rPr>
        <w:t>. Требования к выполнению работ.</w:t>
      </w:r>
    </w:p>
    <w:p w:rsidR="00A93296" w:rsidRPr="00C22D2A" w:rsidRDefault="00E1394C" w:rsidP="005D4AD3">
      <w:pPr>
        <w:suppressAutoHyphens/>
        <w:jc w:val="both"/>
      </w:pPr>
      <w:r w:rsidRPr="00C22D2A">
        <w:rPr>
          <w:b/>
        </w:rPr>
        <w:t xml:space="preserve">3.1. </w:t>
      </w:r>
      <w:r w:rsidR="00795534" w:rsidRPr="00C22D2A">
        <w:rPr>
          <w:b/>
        </w:rPr>
        <w:t>Цель работ</w:t>
      </w:r>
      <w:r w:rsidR="00A93296" w:rsidRPr="00C22D2A">
        <w:rPr>
          <w:b/>
        </w:rPr>
        <w:t>.</w:t>
      </w:r>
    </w:p>
    <w:p w:rsidR="00332063" w:rsidRPr="00C22D2A" w:rsidRDefault="00A93296" w:rsidP="005D4AD3">
      <w:pPr>
        <w:ind w:firstLine="426"/>
      </w:pPr>
      <w:r w:rsidRPr="00C22D2A">
        <w:t xml:space="preserve">Выполнение </w:t>
      </w:r>
      <w:r w:rsidR="00D1017B" w:rsidRPr="00C22D2A">
        <w:t xml:space="preserve">работ </w:t>
      </w:r>
      <w:r w:rsidR="006D31AA" w:rsidRPr="00C22D2A">
        <w:t xml:space="preserve">по ремонту </w:t>
      </w:r>
      <w:r w:rsidR="00C62943" w:rsidRPr="00C22D2A">
        <w:t xml:space="preserve">общестанционного </w:t>
      </w:r>
      <w:r w:rsidR="006D31AA" w:rsidRPr="00C22D2A">
        <w:t xml:space="preserve">оборудования </w:t>
      </w:r>
    </w:p>
    <w:p w:rsidR="005D4AD3" w:rsidRPr="00C22D2A" w:rsidRDefault="005D4AD3" w:rsidP="005D4AD3">
      <w:pPr>
        <w:suppressAutoHyphens/>
        <w:jc w:val="both"/>
      </w:pPr>
    </w:p>
    <w:p w:rsidR="009F3F73" w:rsidRDefault="005D4AD3" w:rsidP="005D4AD3">
      <w:pPr>
        <w:suppressAutoHyphens/>
        <w:jc w:val="both"/>
        <w:rPr>
          <w:b/>
        </w:rPr>
      </w:pPr>
      <w:r w:rsidRPr="00C22D2A">
        <w:rPr>
          <w:b/>
        </w:rPr>
        <w:t>3.2. Термины и определения.</w:t>
      </w:r>
    </w:p>
    <w:p w:rsidR="00BD39A7" w:rsidRPr="00BD39A7" w:rsidRDefault="00BD39A7" w:rsidP="00BD39A7">
      <w:pPr>
        <w:suppressAutoHyphens/>
        <w:jc w:val="right"/>
        <w:rPr>
          <w:i/>
        </w:rPr>
      </w:pPr>
      <w:r w:rsidRPr="00BD39A7">
        <w:rPr>
          <w:i/>
        </w:rPr>
        <w:t>Таблица №1</w:t>
      </w:r>
    </w:p>
    <w:tbl>
      <w:tblPr>
        <w:tblW w:w="100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8080"/>
      </w:tblGrid>
      <w:tr w:rsidR="00005299" w:rsidRPr="00C22D2A" w:rsidTr="00073869">
        <w:tc>
          <w:tcPr>
            <w:tcW w:w="1953" w:type="dxa"/>
          </w:tcPr>
          <w:p w:rsidR="00005299" w:rsidRPr="00C22D2A" w:rsidRDefault="00005299" w:rsidP="005D4AD3">
            <w:pPr>
              <w:suppressAutoHyphens/>
            </w:pPr>
            <w:r w:rsidRPr="00C22D2A">
              <w:t xml:space="preserve">Капитальный ремонт </w:t>
            </w:r>
          </w:p>
        </w:tc>
        <w:tc>
          <w:tcPr>
            <w:tcW w:w="8080" w:type="dxa"/>
          </w:tcPr>
          <w:p w:rsidR="00005299" w:rsidRPr="00C22D2A" w:rsidRDefault="00005299" w:rsidP="005D4AD3">
            <w:pPr>
              <w:suppressAutoHyphens/>
              <w:jc w:val="both"/>
            </w:pPr>
            <w:r w:rsidRPr="00C22D2A"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:rsidR="00005299" w:rsidRPr="00C22D2A" w:rsidRDefault="00005299" w:rsidP="005D4AD3">
            <w:pPr>
              <w:suppressAutoHyphens/>
              <w:jc w:val="both"/>
            </w:pPr>
            <w:r w:rsidRPr="00C22D2A">
              <w:t>Примечание - Значение близкого к полному ресурса устанавливается в нормативной документации (ГОСТ 18322-78)</w:t>
            </w:r>
            <w:r w:rsidR="00FC235C" w:rsidRPr="00C22D2A">
              <w:t>.</w:t>
            </w:r>
          </w:p>
        </w:tc>
      </w:tr>
      <w:tr w:rsidR="00005299" w:rsidRPr="00C22D2A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C22D2A" w:rsidRDefault="00005299" w:rsidP="005D4AD3">
            <w:pPr>
              <w:suppressAutoHyphens/>
            </w:pPr>
            <w:r w:rsidRPr="00C22D2A">
              <w:t>Средний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C22D2A" w:rsidRDefault="00005299" w:rsidP="005D4AD3">
            <w:pPr>
              <w:suppressAutoHyphens/>
              <w:jc w:val="both"/>
            </w:pPr>
            <w:r w:rsidRPr="00C22D2A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005299" w:rsidRPr="00C22D2A" w:rsidRDefault="00005299" w:rsidP="005D4AD3">
            <w:pPr>
              <w:suppressAutoHyphens/>
              <w:jc w:val="both"/>
            </w:pPr>
            <w:r w:rsidRPr="00C22D2A">
              <w:t>Примечание - Значение частично восстанавливаемого ресурса устанавливается в нормативной документации (ГОСТ 18322-78)</w:t>
            </w:r>
            <w:r w:rsidR="00FC235C" w:rsidRPr="00C22D2A">
              <w:t>.</w:t>
            </w:r>
          </w:p>
        </w:tc>
      </w:tr>
      <w:tr w:rsidR="00005299" w:rsidRPr="00C22D2A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C22D2A" w:rsidRDefault="00005299" w:rsidP="005D4AD3">
            <w:pPr>
              <w:suppressAutoHyphens/>
            </w:pPr>
            <w:r w:rsidRPr="00C22D2A">
              <w:t>Текущий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C22D2A" w:rsidRDefault="00005299" w:rsidP="005D4AD3">
            <w:pPr>
              <w:suppressAutoHyphens/>
              <w:jc w:val="both"/>
            </w:pPr>
            <w:r w:rsidRPr="00C22D2A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005299" w:rsidRPr="00C22D2A" w:rsidRDefault="00005299" w:rsidP="005D4AD3">
            <w:pPr>
              <w:suppressAutoHyphens/>
              <w:jc w:val="both"/>
            </w:pPr>
            <w:r w:rsidRPr="00C22D2A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</w:p>
        </w:tc>
      </w:tr>
      <w:tr w:rsidR="00FC4286" w:rsidRPr="00C22D2A" w:rsidTr="00854223">
        <w:tc>
          <w:tcPr>
            <w:tcW w:w="1953" w:type="dxa"/>
          </w:tcPr>
          <w:p w:rsidR="00FC4286" w:rsidRPr="00C22D2A" w:rsidRDefault="00FC4286" w:rsidP="005D4AD3">
            <w:pPr>
              <w:suppressAutoHyphens/>
            </w:pPr>
            <w:r w:rsidRPr="00C22D2A">
              <w:t>Неплановый ремонт</w:t>
            </w:r>
          </w:p>
        </w:tc>
        <w:tc>
          <w:tcPr>
            <w:tcW w:w="8080" w:type="dxa"/>
          </w:tcPr>
          <w:p w:rsidR="00FC4286" w:rsidRPr="00C22D2A" w:rsidRDefault="00FC4286" w:rsidP="005D4AD3">
            <w:pPr>
              <w:shd w:val="clear" w:color="auto" w:fill="FFFFFF"/>
              <w:jc w:val="both"/>
            </w:pPr>
            <w:r w:rsidRPr="00C22D2A"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FC4286" w:rsidRPr="00C22D2A" w:rsidTr="00854223">
        <w:tc>
          <w:tcPr>
            <w:tcW w:w="1953" w:type="dxa"/>
          </w:tcPr>
          <w:p w:rsidR="00FC4286" w:rsidRPr="00C22D2A" w:rsidRDefault="00FC4286" w:rsidP="005D4AD3">
            <w:pPr>
              <w:suppressAutoHyphens/>
            </w:pPr>
            <w:r w:rsidRPr="00C22D2A">
              <w:t xml:space="preserve">Неотложный </w:t>
            </w:r>
            <w:r w:rsidR="00BD39A7">
              <w:t xml:space="preserve">(аварийный) </w:t>
            </w:r>
            <w:r w:rsidRPr="00C22D2A">
              <w:t>ремонт</w:t>
            </w:r>
          </w:p>
        </w:tc>
        <w:tc>
          <w:tcPr>
            <w:tcW w:w="8080" w:type="dxa"/>
          </w:tcPr>
          <w:p w:rsidR="00FC4286" w:rsidRPr="00C22D2A" w:rsidRDefault="00FC4286" w:rsidP="005D4AD3">
            <w:pPr>
              <w:shd w:val="clear" w:color="auto" w:fill="FFFFFF"/>
              <w:jc w:val="both"/>
            </w:pPr>
            <w:r w:rsidRPr="00C22D2A"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C15121" w:rsidRPr="00C22D2A" w:rsidRDefault="00C15121" w:rsidP="00C15121">
      <w:pPr>
        <w:suppressAutoHyphens/>
        <w:ind w:right="-142"/>
        <w:jc w:val="both"/>
        <w:outlineLvl w:val="0"/>
      </w:pPr>
    </w:p>
    <w:p w:rsidR="005073D3" w:rsidRPr="00C22D2A" w:rsidRDefault="00E1394C" w:rsidP="00ED4AB4">
      <w:pPr>
        <w:pStyle w:val="af5"/>
        <w:suppressAutoHyphens/>
        <w:ind w:left="0"/>
        <w:jc w:val="both"/>
        <w:outlineLvl w:val="0"/>
        <w:rPr>
          <w:b/>
        </w:rPr>
      </w:pPr>
      <w:r w:rsidRPr="00C22D2A">
        <w:rPr>
          <w:b/>
        </w:rPr>
        <w:lastRenderedPageBreak/>
        <w:t>3.</w:t>
      </w:r>
      <w:r w:rsidR="00BD39A7">
        <w:rPr>
          <w:b/>
        </w:rPr>
        <w:t>3</w:t>
      </w:r>
      <w:r w:rsidRPr="00C22D2A">
        <w:rPr>
          <w:b/>
        </w:rPr>
        <w:t xml:space="preserve">. </w:t>
      </w:r>
      <w:r w:rsidR="00712DF5" w:rsidRPr="00C22D2A">
        <w:rPr>
          <w:b/>
        </w:rPr>
        <w:t>Перечень и основные технические характерис</w:t>
      </w:r>
      <w:r w:rsidR="00332063" w:rsidRPr="00C22D2A">
        <w:rPr>
          <w:b/>
        </w:rPr>
        <w:t xml:space="preserve">тики </w:t>
      </w:r>
      <w:r w:rsidR="00DD463A" w:rsidRPr="00C22D2A">
        <w:rPr>
          <w:b/>
        </w:rPr>
        <w:t xml:space="preserve">общестанционного оборудования, подлежащих </w:t>
      </w:r>
      <w:r w:rsidR="00712DF5" w:rsidRPr="00C22D2A">
        <w:rPr>
          <w:b/>
        </w:rPr>
        <w:t>ремонту</w:t>
      </w:r>
      <w:r w:rsidR="008C4F79" w:rsidRPr="00C22D2A">
        <w:rPr>
          <w:b/>
        </w:rPr>
        <w:t>,</w:t>
      </w:r>
      <w:r w:rsidR="00C62943" w:rsidRPr="00C22D2A">
        <w:rPr>
          <w:b/>
        </w:rPr>
        <w:t xml:space="preserve"> определены в приложени</w:t>
      </w:r>
      <w:r w:rsidR="00F75E3A" w:rsidRPr="00C22D2A">
        <w:rPr>
          <w:b/>
        </w:rPr>
        <w:t>я</w:t>
      </w:r>
      <w:r w:rsidR="00C62943" w:rsidRPr="00C22D2A">
        <w:rPr>
          <w:b/>
        </w:rPr>
        <w:t>х</w:t>
      </w:r>
      <w:r w:rsidR="00712DF5" w:rsidRPr="00C22D2A">
        <w:rPr>
          <w:b/>
        </w:rPr>
        <w:t xml:space="preserve"> №</w:t>
      </w:r>
      <w:r w:rsidR="00CF0DA3" w:rsidRPr="00C22D2A">
        <w:rPr>
          <w:b/>
        </w:rPr>
        <w:t>№</w:t>
      </w:r>
      <w:r w:rsidR="00936688" w:rsidRPr="00C22D2A">
        <w:rPr>
          <w:b/>
        </w:rPr>
        <w:t>1-</w:t>
      </w:r>
      <w:r w:rsidR="00885CFE" w:rsidRPr="00C22D2A">
        <w:rPr>
          <w:b/>
        </w:rPr>
        <w:t>3</w:t>
      </w:r>
      <w:r w:rsidR="00936688" w:rsidRPr="00C22D2A">
        <w:rPr>
          <w:b/>
        </w:rPr>
        <w:t xml:space="preserve"> </w:t>
      </w:r>
      <w:r w:rsidR="00712DF5" w:rsidRPr="00C22D2A">
        <w:rPr>
          <w:b/>
        </w:rPr>
        <w:t>к настоящему техническому заданию.</w:t>
      </w:r>
    </w:p>
    <w:p w:rsidR="005D4AD3" w:rsidRPr="00C22D2A" w:rsidRDefault="005D4AD3" w:rsidP="005D4AD3">
      <w:pPr>
        <w:ind w:firstLine="709"/>
      </w:pPr>
      <w:r w:rsidRPr="00C22D2A">
        <w:t>В состав ремонтируемого оборудования и ремонтных работ по данной закупке входят:</w:t>
      </w:r>
    </w:p>
    <w:p w:rsidR="008F5F81" w:rsidRPr="00C22D2A" w:rsidRDefault="008F5F81" w:rsidP="00773953">
      <w:pPr>
        <w:pStyle w:val="af5"/>
        <w:tabs>
          <w:tab w:val="left" w:pos="426"/>
        </w:tabs>
        <w:ind w:left="0" w:firstLine="709"/>
        <w:rPr>
          <w:b/>
          <w:i/>
        </w:rPr>
      </w:pPr>
      <w:r w:rsidRPr="00C22D2A">
        <w:rPr>
          <w:b/>
        </w:rPr>
        <w:t>Серебрянск</w:t>
      </w:r>
      <w:r w:rsidR="00773953" w:rsidRPr="00C22D2A">
        <w:rPr>
          <w:b/>
        </w:rPr>
        <w:t>ая</w:t>
      </w:r>
      <w:r w:rsidRPr="00C22D2A">
        <w:rPr>
          <w:b/>
          <w:i/>
        </w:rPr>
        <w:t xml:space="preserve"> </w:t>
      </w:r>
      <w:r w:rsidRPr="00C22D2A">
        <w:rPr>
          <w:b/>
        </w:rPr>
        <w:t>ГЭС-1 (ГЭС-15)</w:t>
      </w:r>
      <w:r w:rsidR="00773953" w:rsidRPr="00C22D2A">
        <w:rPr>
          <w:b/>
        </w:rPr>
        <w:t>:</w:t>
      </w:r>
    </w:p>
    <w:p w:rsidR="00F91441" w:rsidRPr="00C22D2A" w:rsidRDefault="008F5F81" w:rsidP="00773953">
      <w:pPr>
        <w:pStyle w:val="af5"/>
        <w:numPr>
          <w:ilvl w:val="0"/>
          <w:numId w:val="8"/>
        </w:numPr>
        <w:tabs>
          <w:tab w:val="left" w:pos="426"/>
        </w:tabs>
        <w:ind w:left="0" w:firstLine="0"/>
      </w:pPr>
      <w:r w:rsidRPr="00C22D2A">
        <w:t>Разъединители с приводами открытого распределительного устройства, (ОРУ) 330 кВ</w:t>
      </w:r>
      <w:r w:rsidR="00F91441" w:rsidRPr="00C22D2A">
        <w:t>;</w:t>
      </w:r>
    </w:p>
    <w:p w:rsidR="008F5F81" w:rsidRPr="00C22D2A" w:rsidRDefault="008F5F81" w:rsidP="00773953">
      <w:pPr>
        <w:numPr>
          <w:ilvl w:val="0"/>
          <w:numId w:val="8"/>
        </w:numPr>
        <w:tabs>
          <w:tab w:val="left" w:pos="426"/>
        </w:tabs>
        <w:ind w:left="0" w:firstLine="0"/>
      </w:pPr>
      <w:r w:rsidRPr="00C22D2A">
        <w:t>Разъединители с приводами открытого распределительного устройства, (ОРУ) 150 кВ;</w:t>
      </w:r>
    </w:p>
    <w:p w:rsidR="00634C97" w:rsidRPr="00C22D2A" w:rsidRDefault="00634C97" w:rsidP="00773953">
      <w:pPr>
        <w:numPr>
          <w:ilvl w:val="0"/>
          <w:numId w:val="8"/>
        </w:numPr>
        <w:tabs>
          <w:tab w:val="left" w:pos="426"/>
        </w:tabs>
        <w:ind w:left="0" w:firstLine="0"/>
      </w:pPr>
      <w:r w:rsidRPr="00C22D2A">
        <w:t>Трансформаторы напряжения открытого распределительного устройства, (ОРУ) 150 кВ;</w:t>
      </w:r>
    </w:p>
    <w:p w:rsidR="008F2CCE" w:rsidRPr="00C22D2A" w:rsidRDefault="00252AFD" w:rsidP="00773953">
      <w:pPr>
        <w:numPr>
          <w:ilvl w:val="0"/>
          <w:numId w:val="8"/>
        </w:numPr>
        <w:tabs>
          <w:tab w:val="left" w:pos="426"/>
        </w:tabs>
        <w:ind w:left="0" w:firstLine="0"/>
      </w:pPr>
      <w:r w:rsidRPr="00C22D2A">
        <w:t>Трансформаторы тока открытого распределительного устройства, (ОРУ) 150 кВ;</w:t>
      </w:r>
    </w:p>
    <w:p w:rsidR="00AB3838" w:rsidRPr="00C22D2A" w:rsidRDefault="00AB3838" w:rsidP="00773953">
      <w:pPr>
        <w:numPr>
          <w:ilvl w:val="0"/>
          <w:numId w:val="8"/>
        </w:numPr>
        <w:tabs>
          <w:tab w:val="left" w:pos="426"/>
        </w:tabs>
        <w:ind w:left="0" w:firstLine="0"/>
      </w:pPr>
      <w:r w:rsidRPr="00C22D2A">
        <w:t>Разъединители с приводами открытого распределительного устройства, (ОРУ) 35 кВ;</w:t>
      </w:r>
    </w:p>
    <w:p w:rsidR="00AB3838" w:rsidRPr="00C22D2A" w:rsidRDefault="00AB3838" w:rsidP="00773953">
      <w:pPr>
        <w:numPr>
          <w:ilvl w:val="0"/>
          <w:numId w:val="8"/>
        </w:numPr>
        <w:tabs>
          <w:tab w:val="left" w:pos="426"/>
        </w:tabs>
        <w:ind w:left="0" w:firstLine="0"/>
      </w:pPr>
      <w:r w:rsidRPr="00C22D2A">
        <w:t>Выключатели с приводами открытого распределительного устройства, (ОРУ) 35 кВ.</w:t>
      </w:r>
    </w:p>
    <w:p w:rsidR="00F91441" w:rsidRPr="00C22D2A" w:rsidRDefault="008F5F81" w:rsidP="00773953">
      <w:pPr>
        <w:pStyle w:val="af5"/>
        <w:tabs>
          <w:tab w:val="left" w:pos="426"/>
        </w:tabs>
        <w:ind w:left="0" w:firstLine="709"/>
        <w:rPr>
          <w:i/>
        </w:rPr>
      </w:pPr>
      <w:r w:rsidRPr="00C22D2A">
        <w:rPr>
          <w:b/>
        </w:rPr>
        <w:t>Серебрянск</w:t>
      </w:r>
      <w:r w:rsidR="00773953" w:rsidRPr="00C22D2A">
        <w:rPr>
          <w:b/>
        </w:rPr>
        <w:t>ая</w:t>
      </w:r>
      <w:r w:rsidRPr="00C22D2A">
        <w:rPr>
          <w:b/>
          <w:i/>
        </w:rPr>
        <w:t xml:space="preserve"> </w:t>
      </w:r>
      <w:r w:rsidRPr="00C22D2A">
        <w:rPr>
          <w:b/>
        </w:rPr>
        <w:t>ГЭС-2 (ГЭС-16)</w:t>
      </w:r>
      <w:r w:rsidR="00773953" w:rsidRPr="00C22D2A">
        <w:rPr>
          <w:b/>
        </w:rPr>
        <w:t>:</w:t>
      </w:r>
    </w:p>
    <w:p w:rsidR="00634C97" w:rsidRPr="00C22D2A" w:rsidRDefault="00634C97" w:rsidP="00773953">
      <w:pPr>
        <w:numPr>
          <w:ilvl w:val="0"/>
          <w:numId w:val="8"/>
        </w:numPr>
        <w:tabs>
          <w:tab w:val="left" w:pos="426"/>
        </w:tabs>
        <w:ind w:left="0" w:firstLine="0"/>
      </w:pPr>
      <w:r w:rsidRPr="00C22D2A">
        <w:t>Разъединители с приводами открытого распределительного устройства, (ОРУ) 150 кВ;</w:t>
      </w:r>
    </w:p>
    <w:p w:rsidR="00634C97" w:rsidRPr="00C22D2A" w:rsidRDefault="00634C97" w:rsidP="00773953">
      <w:pPr>
        <w:numPr>
          <w:ilvl w:val="0"/>
          <w:numId w:val="8"/>
        </w:numPr>
        <w:tabs>
          <w:tab w:val="left" w:pos="426"/>
        </w:tabs>
        <w:ind w:left="0" w:firstLine="0"/>
      </w:pPr>
      <w:r w:rsidRPr="00C22D2A">
        <w:t>Трансформаторы тока открытого распределительного устройства, (ОРУ) 150 кВ;</w:t>
      </w:r>
    </w:p>
    <w:p w:rsidR="00AB3838" w:rsidRPr="00C22D2A" w:rsidRDefault="00AB3838" w:rsidP="00773953">
      <w:pPr>
        <w:numPr>
          <w:ilvl w:val="0"/>
          <w:numId w:val="8"/>
        </w:numPr>
        <w:tabs>
          <w:tab w:val="left" w:pos="426"/>
        </w:tabs>
        <w:ind w:left="0" w:firstLine="0"/>
      </w:pPr>
      <w:r w:rsidRPr="00C22D2A">
        <w:t>Разъединители с приводами открытого распределительного устройства, (ОРУ) 35 кВ;</w:t>
      </w:r>
    </w:p>
    <w:p w:rsidR="00AB3838" w:rsidRPr="00C22D2A" w:rsidRDefault="00AB3838" w:rsidP="00773953">
      <w:pPr>
        <w:numPr>
          <w:ilvl w:val="0"/>
          <w:numId w:val="8"/>
        </w:numPr>
        <w:tabs>
          <w:tab w:val="left" w:pos="426"/>
        </w:tabs>
        <w:ind w:left="0" w:firstLine="0"/>
      </w:pPr>
      <w:r w:rsidRPr="00C22D2A">
        <w:t>Выключатели с приводами открытого распределительного устройства, (ОРУ) 35 кВ.</w:t>
      </w:r>
    </w:p>
    <w:p w:rsidR="005D4AD3" w:rsidRPr="00C22D2A" w:rsidRDefault="005D4AD3" w:rsidP="005D4AD3">
      <w:pPr>
        <w:rPr>
          <w:i/>
        </w:rPr>
      </w:pPr>
    </w:p>
    <w:p w:rsidR="00D20323" w:rsidRDefault="00E1394C" w:rsidP="00773953">
      <w:pPr>
        <w:pStyle w:val="21"/>
        <w:ind w:left="0"/>
        <w:jc w:val="both"/>
        <w:rPr>
          <w:b w:val="0"/>
        </w:rPr>
      </w:pPr>
      <w:r w:rsidRPr="00C22D2A">
        <w:t>4</w:t>
      </w:r>
      <w:r w:rsidR="003D2DB7" w:rsidRPr="00C22D2A">
        <w:t xml:space="preserve">. </w:t>
      </w:r>
      <w:r w:rsidR="00C74B61" w:rsidRPr="00C22D2A">
        <w:t>Перечень</w:t>
      </w:r>
      <w:r w:rsidR="00ED1780" w:rsidRPr="00C22D2A">
        <w:t xml:space="preserve"> работ</w:t>
      </w:r>
      <w:r w:rsidR="003D2DB7" w:rsidRPr="00C22D2A">
        <w:t>,</w:t>
      </w:r>
      <w:r w:rsidR="00ED1780" w:rsidRPr="00C22D2A">
        <w:t xml:space="preserve"> </w:t>
      </w:r>
      <w:r w:rsidR="00C74B61" w:rsidRPr="00C22D2A">
        <w:t>предлагаемых к выполнению при проведении</w:t>
      </w:r>
      <w:r w:rsidR="005073D3" w:rsidRPr="00C22D2A">
        <w:t xml:space="preserve"> </w:t>
      </w:r>
      <w:r w:rsidR="002F325D" w:rsidRPr="00C22D2A">
        <w:t>ремонт</w:t>
      </w:r>
      <w:r w:rsidR="00C74B61" w:rsidRPr="00C22D2A">
        <w:t>а</w:t>
      </w:r>
      <w:r w:rsidRPr="00C22D2A">
        <w:t xml:space="preserve"> </w:t>
      </w:r>
      <w:r w:rsidR="00DD463A" w:rsidRPr="00C22D2A">
        <w:t>общестанционн</w:t>
      </w:r>
      <w:r w:rsidR="00DD463A" w:rsidRPr="00C22D2A">
        <w:t>о</w:t>
      </w:r>
      <w:r w:rsidR="00DD463A" w:rsidRPr="00C22D2A">
        <w:t xml:space="preserve">го </w:t>
      </w:r>
      <w:r w:rsidR="003D2DB7" w:rsidRPr="00C22D2A">
        <w:t>оборудования</w:t>
      </w:r>
      <w:r w:rsidR="00690363" w:rsidRPr="00C22D2A">
        <w:t xml:space="preserve"> </w:t>
      </w:r>
      <w:r w:rsidR="00D20323" w:rsidRPr="00C22D2A">
        <w:t>Серебрянской</w:t>
      </w:r>
      <w:r w:rsidR="00D20323" w:rsidRPr="00C22D2A">
        <w:rPr>
          <w:i/>
        </w:rPr>
        <w:t xml:space="preserve"> </w:t>
      </w:r>
      <w:r w:rsidR="00D20323" w:rsidRPr="00C22D2A">
        <w:t>ГЭС-1 (ГЭС-15), Серебрянской</w:t>
      </w:r>
      <w:r w:rsidR="00D20323" w:rsidRPr="00C22D2A">
        <w:rPr>
          <w:i/>
        </w:rPr>
        <w:t xml:space="preserve"> </w:t>
      </w:r>
      <w:r w:rsidR="00D20323" w:rsidRPr="00C22D2A">
        <w:t>ГЭС-2 (ГЭС-16) КС ГЭС филиала «Кольский» ОАО «ТГК-1</w:t>
      </w:r>
      <w:r w:rsidR="00D20323" w:rsidRPr="00C22D2A">
        <w:rPr>
          <w:b w:val="0"/>
        </w:rPr>
        <w:t>».</w:t>
      </w:r>
    </w:p>
    <w:p w:rsidR="002C6D38" w:rsidRPr="002C6D38" w:rsidRDefault="002C6D38" w:rsidP="002C6D38">
      <w:pPr>
        <w:pStyle w:val="21"/>
        <w:ind w:left="0"/>
        <w:jc w:val="right"/>
        <w:rPr>
          <w:i/>
        </w:rPr>
      </w:pPr>
      <w:r>
        <w:rPr>
          <w:b w:val="0"/>
          <w:i/>
        </w:rPr>
        <w:t>Таблица №2</w:t>
      </w:r>
    </w:p>
    <w:tbl>
      <w:tblPr>
        <w:tblW w:w="10009" w:type="dxa"/>
        <w:jc w:val="center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9413"/>
      </w:tblGrid>
      <w:tr w:rsidR="002F325D" w:rsidRPr="00C22D2A" w:rsidTr="00345F62">
        <w:trPr>
          <w:trHeight w:val="450"/>
          <w:jc w:val="center"/>
        </w:trPr>
        <w:tc>
          <w:tcPr>
            <w:tcW w:w="596" w:type="dxa"/>
            <w:vAlign w:val="center"/>
          </w:tcPr>
          <w:p w:rsidR="002F325D" w:rsidRPr="00C22D2A" w:rsidRDefault="002F325D" w:rsidP="00F269F3">
            <w:pPr>
              <w:suppressAutoHyphens/>
              <w:jc w:val="center"/>
            </w:pPr>
            <w:r w:rsidRPr="00C22D2A">
              <w:t>№ п/п</w:t>
            </w:r>
          </w:p>
        </w:tc>
        <w:tc>
          <w:tcPr>
            <w:tcW w:w="9413" w:type="dxa"/>
            <w:vAlign w:val="center"/>
          </w:tcPr>
          <w:p w:rsidR="002F325D" w:rsidRPr="00C22D2A" w:rsidRDefault="002F325D" w:rsidP="00345F62">
            <w:pPr>
              <w:suppressAutoHyphens/>
              <w:ind w:left="-538" w:firstLine="426"/>
              <w:jc w:val="center"/>
            </w:pPr>
            <w:r w:rsidRPr="00C22D2A">
              <w:t>Наименование работ</w:t>
            </w:r>
          </w:p>
        </w:tc>
      </w:tr>
      <w:tr w:rsidR="003D2DB7" w:rsidRPr="00C22D2A" w:rsidTr="00345F62">
        <w:trPr>
          <w:trHeight w:val="582"/>
          <w:jc w:val="center"/>
        </w:trPr>
        <w:tc>
          <w:tcPr>
            <w:tcW w:w="596" w:type="dxa"/>
          </w:tcPr>
          <w:p w:rsidR="00850C6C" w:rsidRPr="00C22D2A" w:rsidRDefault="00F91441" w:rsidP="00850C6C">
            <w:pPr>
              <w:suppressAutoHyphens/>
              <w:jc w:val="center"/>
            </w:pPr>
            <w:r w:rsidRPr="00C22D2A">
              <w:t>1</w:t>
            </w:r>
            <w:r w:rsidR="00FC235C" w:rsidRPr="00C22D2A">
              <w:t>.</w:t>
            </w:r>
          </w:p>
        </w:tc>
        <w:tc>
          <w:tcPr>
            <w:tcW w:w="9413" w:type="dxa"/>
          </w:tcPr>
          <w:p w:rsidR="003D2DB7" w:rsidRPr="00C22D2A" w:rsidRDefault="00D20323" w:rsidP="00D20323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C22D2A">
              <w:rPr>
                <w:b w:val="0"/>
              </w:rPr>
              <w:t>Капитальные и текущие р</w:t>
            </w:r>
            <w:r w:rsidR="003D2DB7" w:rsidRPr="00C22D2A">
              <w:rPr>
                <w:b w:val="0"/>
              </w:rPr>
              <w:t>емонты электрооборудования</w:t>
            </w:r>
            <w:r w:rsidRPr="00C22D2A">
              <w:rPr>
                <w:b w:val="0"/>
              </w:rPr>
              <w:t xml:space="preserve"> открытых распределительных устройств 330 кВ, 150 кВ, 35 кВ </w:t>
            </w:r>
            <w:r w:rsidR="003D2DB7" w:rsidRPr="00C22D2A">
              <w:rPr>
                <w:b w:val="0"/>
              </w:rPr>
              <w:t>- номенклатура и объём работ определяется в соответствии с ведомостями планируемых работ по ремонту.</w:t>
            </w:r>
          </w:p>
        </w:tc>
      </w:tr>
      <w:tr w:rsidR="00372303" w:rsidRPr="00C22D2A" w:rsidTr="004B732D">
        <w:trPr>
          <w:trHeight w:val="582"/>
          <w:jc w:val="center"/>
        </w:trPr>
        <w:tc>
          <w:tcPr>
            <w:tcW w:w="10009" w:type="dxa"/>
            <w:gridSpan w:val="2"/>
          </w:tcPr>
          <w:p w:rsidR="00372303" w:rsidRDefault="00372303" w:rsidP="00372303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</w:pPr>
            <w:r w:rsidRPr="0060392F">
              <w:t xml:space="preserve">Номенклатура и объём работ </w:t>
            </w:r>
            <w:r>
              <w:t>по</w:t>
            </w:r>
            <w:r w:rsidRPr="0060392F">
              <w:t xml:space="preserve"> ремонт</w:t>
            </w:r>
            <w:r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2014 году определя</w:t>
            </w:r>
            <w:r>
              <w:t>ю</w:t>
            </w:r>
            <w:r w:rsidRPr="0060392F">
              <w:t>тся в соответствии с ведомостями планируемых работ по ремонту.</w:t>
            </w:r>
          </w:p>
          <w:p w:rsidR="00372303" w:rsidRPr="00425E70" w:rsidRDefault="00372303" w:rsidP="00425E70">
            <w:pPr>
              <w:pStyle w:val="210"/>
              <w:suppressAutoHyphens/>
              <w:ind w:left="0" w:firstLine="725"/>
              <w:jc w:val="both"/>
              <w:rPr>
                <w:b w:val="0"/>
              </w:rPr>
            </w:pPr>
            <w:r w:rsidRPr="00425E70">
              <w:rPr>
                <w:b w:val="0"/>
              </w:rPr>
              <w:t>Номенклатура и объём работ по ремонту общестанционного оборудования в 2015-2018 годы определяются в соответствии с ведомостями объёма работ направляемых подрядчику не позднее, чем за 3 месяца до начала планируемого года.</w:t>
            </w:r>
          </w:p>
        </w:tc>
      </w:tr>
      <w:tr w:rsidR="00372303" w:rsidRPr="00C22D2A" w:rsidTr="00345F62">
        <w:trPr>
          <w:trHeight w:val="582"/>
          <w:jc w:val="center"/>
        </w:trPr>
        <w:tc>
          <w:tcPr>
            <w:tcW w:w="596" w:type="dxa"/>
          </w:tcPr>
          <w:p w:rsidR="00372303" w:rsidRPr="00372303" w:rsidRDefault="00372303" w:rsidP="004B732D">
            <w:pPr>
              <w:suppressAutoHyphens/>
              <w:jc w:val="center"/>
            </w:pPr>
            <w:r w:rsidRPr="00372303">
              <w:t>2.</w:t>
            </w:r>
          </w:p>
        </w:tc>
        <w:tc>
          <w:tcPr>
            <w:tcW w:w="9413" w:type="dxa"/>
          </w:tcPr>
          <w:p w:rsidR="00372303" w:rsidRPr="00372303" w:rsidRDefault="00372303" w:rsidP="004B732D">
            <w:pPr>
              <w:suppressAutoHyphens/>
              <w:jc w:val="both"/>
            </w:pPr>
            <w:r w:rsidRPr="00372303">
              <w:t>Выполнение неотложных (аварийных) ремонтных работ по всем видам оборудования производится 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4B732D" w:rsidRDefault="004B732D" w:rsidP="004B732D">
      <w:pPr>
        <w:pStyle w:val="xl34"/>
        <w:suppressAutoHyphens/>
        <w:spacing w:before="0" w:beforeAutospacing="0" w:after="0" w:afterAutospacing="0"/>
        <w:ind w:left="426" w:firstLineChars="0" w:firstLine="0"/>
        <w:jc w:val="both"/>
      </w:pPr>
    </w:p>
    <w:p w:rsidR="005C229A" w:rsidRPr="00C22D2A" w:rsidRDefault="00C74B61" w:rsidP="00350747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C22D2A">
        <w:t>Сроки выполне</w:t>
      </w:r>
      <w:r w:rsidR="00DD463A" w:rsidRPr="00C22D2A">
        <w:t>ния работ определяются</w:t>
      </w:r>
      <w:r w:rsidRPr="00C22D2A">
        <w:t xml:space="preserve"> сроками в соо</w:t>
      </w:r>
      <w:r w:rsidR="00F75E3A" w:rsidRPr="00C22D2A">
        <w:t xml:space="preserve">тветствии с ведомостями планируемых объёмов работ </w:t>
      </w:r>
      <w:r w:rsidR="00DD463A" w:rsidRPr="00C22D2A">
        <w:t>р</w:t>
      </w:r>
      <w:r w:rsidR="002703E2" w:rsidRPr="00C22D2A">
        <w:t xml:space="preserve">емонтов </w:t>
      </w:r>
      <w:r w:rsidR="00DD463A" w:rsidRPr="00C22D2A">
        <w:t xml:space="preserve">общестанционного </w:t>
      </w:r>
      <w:r w:rsidR="002703E2" w:rsidRPr="00C22D2A">
        <w:t>оборудования</w:t>
      </w:r>
      <w:r w:rsidR="00F75E3A" w:rsidRPr="00C22D2A">
        <w:t xml:space="preserve"> (Приложение</w:t>
      </w:r>
      <w:r w:rsidRPr="00C22D2A">
        <w:t xml:space="preserve"> №</w:t>
      </w:r>
      <w:r w:rsidR="00885CFE" w:rsidRPr="00C22D2A">
        <w:t>4</w:t>
      </w:r>
      <w:r w:rsidR="0060159D" w:rsidRPr="00C22D2A">
        <w:t xml:space="preserve">) </w:t>
      </w:r>
      <w:r w:rsidR="00346924" w:rsidRPr="00C22D2A">
        <w:t>и уточняются на этапе месячного планирования.</w:t>
      </w:r>
    </w:p>
    <w:p w:rsidR="001F28A0" w:rsidRPr="00C22D2A" w:rsidRDefault="001F28A0" w:rsidP="00350747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C22D2A">
        <w:t xml:space="preserve">При проведении корректировки ремонтной программы </w:t>
      </w:r>
      <w:r w:rsidR="006F5F39" w:rsidRPr="00C22D2A">
        <w:t xml:space="preserve">ОАО «ТГК-1» </w:t>
      </w:r>
      <w:r w:rsidRPr="00C22D2A">
        <w:t xml:space="preserve">возможно внесение изменений </w:t>
      </w:r>
      <w:r w:rsidR="00671A14" w:rsidRPr="00C22D2A">
        <w:t>в графики ремонта</w:t>
      </w:r>
      <w:r w:rsidR="00074DC2" w:rsidRPr="00C22D2A">
        <w:t>,</w:t>
      </w:r>
      <w:r w:rsidR="00671A14" w:rsidRPr="00C22D2A">
        <w:t xml:space="preserve"> в том числе </w:t>
      </w:r>
      <w:r w:rsidR="00062054" w:rsidRPr="00C22D2A">
        <w:t xml:space="preserve">и </w:t>
      </w:r>
      <w:r w:rsidR="00671A14" w:rsidRPr="00C22D2A">
        <w:t>исключение ремонтов</w:t>
      </w:r>
      <w:r w:rsidR="00062054" w:rsidRPr="00C22D2A">
        <w:t xml:space="preserve"> оборудования</w:t>
      </w:r>
      <w:r w:rsidR="00671A14" w:rsidRPr="00C22D2A">
        <w:t>.</w:t>
      </w:r>
    </w:p>
    <w:p w:rsidR="0060159D" w:rsidRPr="00C22D2A" w:rsidRDefault="0060159D" w:rsidP="00350747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  <w:rPr>
          <w:rFonts w:ascii="Times New Roman" w:hAnsi="Times New Roman" w:cs="Times New Roman"/>
        </w:rPr>
      </w:pPr>
      <w:r w:rsidRPr="00C22D2A">
        <w:rPr>
          <w:rFonts w:ascii="Times New Roman" w:hAnsi="Times New Roman" w:cs="Times New Roman"/>
        </w:rPr>
        <w:t xml:space="preserve">Сроки ремонта по согласованию </w:t>
      </w:r>
      <w:r w:rsidR="00CE73F8" w:rsidRPr="00C22D2A">
        <w:rPr>
          <w:rFonts w:ascii="Times New Roman" w:hAnsi="Times New Roman" w:cs="Times New Roman"/>
        </w:rPr>
        <w:t>з</w:t>
      </w:r>
      <w:r w:rsidR="00850C6C" w:rsidRPr="00C22D2A">
        <w:rPr>
          <w:rFonts w:ascii="Times New Roman" w:hAnsi="Times New Roman" w:cs="Times New Roman"/>
        </w:rPr>
        <w:t xml:space="preserve">аказчика </w:t>
      </w:r>
      <w:r w:rsidR="00B33947" w:rsidRPr="00C22D2A">
        <w:rPr>
          <w:rFonts w:ascii="Times New Roman" w:hAnsi="Times New Roman" w:cs="Times New Roman"/>
        </w:rPr>
        <w:t xml:space="preserve">и </w:t>
      </w:r>
      <w:r w:rsidR="00CE73F8" w:rsidRPr="00C22D2A">
        <w:rPr>
          <w:rFonts w:ascii="Times New Roman" w:hAnsi="Times New Roman" w:cs="Times New Roman"/>
        </w:rPr>
        <w:t>п</w:t>
      </w:r>
      <w:r w:rsidR="00850C6C" w:rsidRPr="00C22D2A">
        <w:rPr>
          <w:rFonts w:ascii="Times New Roman" w:hAnsi="Times New Roman" w:cs="Times New Roman"/>
        </w:rPr>
        <w:t>одрядчика</w:t>
      </w:r>
      <w:r w:rsidRPr="00C22D2A">
        <w:rPr>
          <w:rFonts w:ascii="Times New Roman" w:hAnsi="Times New Roman" w:cs="Times New Roman"/>
        </w:rPr>
        <w:t xml:space="preserve"> могут быть уточнены согласно техническому состоянию оборудования и режиму работы </w:t>
      </w:r>
      <w:r w:rsidR="00AB3838" w:rsidRPr="00C22D2A">
        <w:rPr>
          <w:rFonts w:ascii="Times New Roman" w:hAnsi="Times New Roman" w:cs="Times New Roman"/>
        </w:rPr>
        <w:t>ГЭС</w:t>
      </w:r>
      <w:r w:rsidRPr="00C22D2A">
        <w:rPr>
          <w:rFonts w:ascii="Times New Roman" w:hAnsi="Times New Roman" w:cs="Times New Roman"/>
        </w:rPr>
        <w:t xml:space="preserve"> без изменения гарантийных обязательств.</w:t>
      </w:r>
    </w:p>
    <w:p w:rsidR="005C229A" w:rsidRPr="00C22D2A" w:rsidRDefault="00C62943" w:rsidP="00350747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C22D2A">
        <w:t>Г</w:t>
      </w:r>
      <w:r w:rsidR="00DD463A" w:rsidRPr="00C22D2A">
        <w:t>рафики проведения</w:t>
      </w:r>
      <w:r w:rsidR="00040C11" w:rsidRPr="00C22D2A">
        <w:t xml:space="preserve"> </w:t>
      </w:r>
      <w:r w:rsidR="0060159D" w:rsidRPr="00C22D2A">
        <w:t>ремонтов</w:t>
      </w:r>
      <w:r w:rsidR="00755D1B" w:rsidRPr="00C22D2A">
        <w:t xml:space="preserve"> (Приложение №</w:t>
      </w:r>
      <w:r w:rsidR="00B45E41" w:rsidRPr="00C22D2A">
        <w:t>5</w:t>
      </w:r>
      <w:r w:rsidR="00F75E3A" w:rsidRPr="00C22D2A">
        <w:t>)</w:t>
      </w:r>
      <w:r w:rsidR="0060159D" w:rsidRPr="00C22D2A">
        <w:t xml:space="preserve"> оборудования на 2015</w:t>
      </w:r>
      <w:r w:rsidR="00054DF4" w:rsidRPr="00C22D2A">
        <w:t>г. - 2018</w:t>
      </w:r>
      <w:r w:rsidR="005C229A" w:rsidRPr="00C22D2A">
        <w:t xml:space="preserve">г. </w:t>
      </w:r>
      <w:r w:rsidR="0060159D" w:rsidRPr="00C22D2A">
        <w:t>направляются</w:t>
      </w:r>
      <w:r w:rsidR="004305B4" w:rsidRPr="00C22D2A">
        <w:t xml:space="preserve"> </w:t>
      </w:r>
      <w:r w:rsidR="00CE73F8" w:rsidRPr="00C22D2A">
        <w:t>з</w:t>
      </w:r>
      <w:r w:rsidR="0060159D" w:rsidRPr="00C22D2A">
        <w:t xml:space="preserve">аказчиком </w:t>
      </w:r>
      <w:r w:rsidR="00CE73F8" w:rsidRPr="00C22D2A">
        <w:t>п</w:t>
      </w:r>
      <w:r w:rsidR="0060159D" w:rsidRPr="00C22D2A">
        <w:t>одрядчику</w:t>
      </w:r>
      <w:r w:rsidR="004305B4" w:rsidRPr="00C22D2A">
        <w:t xml:space="preserve"> </w:t>
      </w:r>
      <w:r w:rsidR="005C229A" w:rsidRPr="00C22D2A">
        <w:t xml:space="preserve">не позднее, чем за </w:t>
      </w:r>
      <w:r w:rsidR="00BD39A7">
        <w:t>3</w:t>
      </w:r>
      <w:r w:rsidR="005C229A" w:rsidRPr="00C22D2A">
        <w:t xml:space="preserve"> месяца до начала планируемого года.</w:t>
      </w:r>
    </w:p>
    <w:p w:rsidR="00054DF4" w:rsidRPr="00C22D2A" w:rsidRDefault="00054DF4" w:rsidP="00350747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C22D2A">
        <w:t>Номенклатура оборудования, объемы и сроки выполнения работ определяются</w:t>
      </w:r>
      <w:r w:rsidR="00062054" w:rsidRPr="00C22D2A">
        <w:t xml:space="preserve"> </w:t>
      </w:r>
      <w:r w:rsidRPr="00C22D2A">
        <w:t xml:space="preserve">на основании </w:t>
      </w:r>
      <w:r w:rsidR="00062054" w:rsidRPr="00C22D2A">
        <w:t xml:space="preserve">ежемесячных </w:t>
      </w:r>
      <w:r w:rsidRPr="00C22D2A">
        <w:t>ведомостей объёмов работ</w:t>
      </w:r>
      <w:r w:rsidR="00062054" w:rsidRPr="00C22D2A">
        <w:t xml:space="preserve"> (заявок), направляемых</w:t>
      </w:r>
      <w:r w:rsidRPr="00C22D2A">
        <w:t xml:space="preserve"> </w:t>
      </w:r>
      <w:r w:rsidR="00CE73F8" w:rsidRPr="00C22D2A">
        <w:t>п</w:t>
      </w:r>
      <w:r w:rsidRPr="00C22D2A">
        <w:t>одрядчику за 10 дней до планируемого месяца и могут быть уточнены по результатам дефектации ремонтируемого оборудования</w:t>
      </w:r>
      <w:r w:rsidR="00FC235C" w:rsidRPr="00C22D2A">
        <w:t>.</w:t>
      </w:r>
    </w:p>
    <w:p w:rsidR="00FC235C" w:rsidRPr="00C22D2A" w:rsidRDefault="00FC235C" w:rsidP="00350747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C22D2A">
        <w:t xml:space="preserve">Гарантийный срок эксплуатации оборудования, а также гарантийная ответственность </w:t>
      </w:r>
      <w:r w:rsidR="00CE73F8" w:rsidRPr="00C22D2A">
        <w:t>п</w:t>
      </w:r>
      <w:r w:rsidRPr="00C22D2A"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BF562F" w:rsidRPr="00C22D2A" w:rsidRDefault="00BF562F" w:rsidP="0028027C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690363" w:rsidRPr="00C22D2A" w:rsidRDefault="00690363" w:rsidP="00690363">
      <w:pPr>
        <w:suppressAutoHyphens/>
        <w:jc w:val="both"/>
        <w:outlineLvl w:val="0"/>
        <w:rPr>
          <w:b/>
        </w:rPr>
      </w:pPr>
      <w:r w:rsidRPr="00C22D2A">
        <w:rPr>
          <w:b/>
        </w:rPr>
        <w:lastRenderedPageBreak/>
        <w:t>5. Особые условия производства работ и требования к подрядной организации по ремонту оборудования.</w:t>
      </w:r>
    </w:p>
    <w:p w:rsidR="00301134" w:rsidRPr="00C22D2A" w:rsidRDefault="00301134" w:rsidP="00350747">
      <w:pPr>
        <w:pStyle w:val="af5"/>
        <w:numPr>
          <w:ilvl w:val="1"/>
          <w:numId w:val="5"/>
        </w:numPr>
        <w:suppressAutoHyphens/>
        <w:ind w:left="426" w:hanging="426"/>
        <w:jc w:val="both"/>
        <w:rPr>
          <w:b/>
        </w:rPr>
      </w:pPr>
      <w:r w:rsidRPr="00C22D2A">
        <w:rPr>
          <w:b/>
        </w:rPr>
        <w:t>Требования к производству и качеству работ</w:t>
      </w:r>
      <w:r w:rsidR="00690363" w:rsidRPr="00C22D2A">
        <w:rPr>
          <w:b/>
        </w:rPr>
        <w:t>.</w:t>
      </w:r>
    </w:p>
    <w:p w:rsidR="00BC58EB" w:rsidRPr="00C22D2A" w:rsidRDefault="00BC58EB" w:rsidP="00773953">
      <w:pPr>
        <w:pStyle w:val="20"/>
        <w:numPr>
          <w:ilvl w:val="0"/>
          <w:numId w:val="9"/>
        </w:numPr>
        <w:tabs>
          <w:tab w:val="left" w:pos="426"/>
          <w:tab w:val="left" w:pos="1440"/>
        </w:tabs>
        <w:ind w:left="0" w:firstLine="0"/>
        <w:jc w:val="both"/>
        <w:rPr>
          <w:rFonts w:ascii="Times New Roman" w:hAnsi="Times New Roman"/>
          <w:szCs w:val="24"/>
        </w:rPr>
      </w:pPr>
      <w:r w:rsidRPr="00C22D2A">
        <w:rPr>
          <w:rFonts w:ascii="Times New Roman" w:hAnsi="Times New Roman"/>
        </w:rPr>
        <w:t>СО 34.04</w:t>
      </w:r>
      <w:r w:rsidRPr="00C22D2A">
        <w:rPr>
          <w:rFonts w:ascii="Times New Roman" w:hAnsi="Times New Roman"/>
          <w:szCs w:val="24"/>
        </w:rPr>
        <w:t>.181-2003 «Правила организации технического обслуживания и ремонта оборудов</w:t>
      </w:r>
      <w:r w:rsidRPr="00C22D2A">
        <w:rPr>
          <w:rFonts w:ascii="Times New Roman" w:hAnsi="Times New Roman"/>
          <w:szCs w:val="24"/>
        </w:rPr>
        <w:t>а</w:t>
      </w:r>
      <w:r w:rsidRPr="00C22D2A">
        <w:rPr>
          <w:rFonts w:ascii="Times New Roman" w:hAnsi="Times New Roman"/>
          <w:szCs w:val="24"/>
        </w:rPr>
        <w:t>ния, зданий и сооружений электрических станций и сетей»;</w:t>
      </w:r>
    </w:p>
    <w:p w:rsidR="00BC58EB" w:rsidRPr="00C22D2A" w:rsidRDefault="00BC58EB" w:rsidP="00773953">
      <w:pPr>
        <w:pStyle w:val="20"/>
        <w:numPr>
          <w:ilvl w:val="0"/>
          <w:numId w:val="9"/>
        </w:numPr>
        <w:tabs>
          <w:tab w:val="left" w:pos="426"/>
          <w:tab w:val="left" w:pos="1440"/>
        </w:tabs>
        <w:ind w:left="0" w:firstLine="0"/>
        <w:jc w:val="both"/>
        <w:rPr>
          <w:rFonts w:ascii="Times New Roman" w:hAnsi="Times New Roman"/>
          <w:szCs w:val="24"/>
        </w:rPr>
      </w:pPr>
      <w:r w:rsidRPr="00C22D2A">
        <w:rPr>
          <w:rFonts w:ascii="Times New Roman" w:hAnsi="Times New Roman"/>
          <w:szCs w:val="24"/>
        </w:rPr>
        <w:t>СО 34.03.301-00 (РД 153-34.</w:t>
      </w:r>
      <w:r w:rsidR="00C844C6" w:rsidRPr="00C22D2A">
        <w:rPr>
          <w:rFonts w:ascii="Times New Roman" w:hAnsi="Times New Roman"/>
          <w:szCs w:val="24"/>
        </w:rPr>
        <w:t>0-03.301-00)</w:t>
      </w:r>
      <w:r w:rsidRPr="00C22D2A">
        <w:rPr>
          <w:rFonts w:ascii="Times New Roman" w:hAnsi="Times New Roman"/>
          <w:szCs w:val="24"/>
        </w:rPr>
        <w:t xml:space="preserve"> «Правила пожарной безопасности для энергетич</w:t>
      </w:r>
      <w:r w:rsidRPr="00C22D2A">
        <w:rPr>
          <w:rFonts w:ascii="Times New Roman" w:hAnsi="Times New Roman"/>
          <w:szCs w:val="24"/>
        </w:rPr>
        <w:t>е</w:t>
      </w:r>
      <w:r w:rsidRPr="00C22D2A">
        <w:rPr>
          <w:rFonts w:ascii="Times New Roman" w:hAnsi="Times New Roman"/>
          <w:szCs w:val="24"/>
        </w:rPr>
        <w:t>ских предприятий»;</w:t>
      </w:r>
    </w:p>
    <w:p w:rsidR="00C844C6" w:rsidRPr="00C22D2A" w:rsidRDefault="00C844C6" w:rsidP="00773953">
      <w:pPr>
        <w:pStyle w:val="20"/>
        <w:numPr>
          <w:ilvl w:val="0"/>
          <w:numId w:val="9"/>
        </w:numPr>
        <w:tabs>
          <w:tab w:val="left" w:pos="426"/>
          <w:tab w:val="left" w:pos="1440"/>
        </w:tabs>
        <w:ind w:left="0" w:firstLine="0"/>
        <w:jc w:val="both"/>
        <w:rPr>
          <w:rFonts w:ascii="Times New Roman" w:hAnsi="Times New Roman"/>
          <w:szCs w:val="24"/>
        </w:rPr>
      </w:pPr>
      <w:r w:rsidRPr="00C22D2A">
        <w:rPr>
          <w:rFonts w:ascii="Times New Roman" w:hAnsi="Times New Roman"/>
          <w:szCs w:val="24"/>
        </w:rPr>
        <w:t>Правила противопожарного режима в Российской Федерации (утв. постановлением Прав</w:t>
      </w:r>
      <w:r w:rsidRPr="00C22D2A">
        <w:rPr>
          <w:rFonts w:ascii="Times New Roman" w:hAnsi="Times New Roman"/>
          <w:szCs w:val="24"/>
        </w:rPr>
        <w:t>и</w:t>
      </w:r>
      <w:r w:rsidRPr="00C22D2A">
        <w:rPr>
          <w:rFonts w:ascii="Times New Roman" w:hAnsi="Times New Roman"/>
          <w:szCs w:val="24"/>
        </w:rPr>
        <w:t>тельства РФ от 25.04.12г. №390).</w:t>
      </w:r>
    </w:p>
    <w:p w:rsidR="00BC58EB" w:rsidRPr="00C22D2A" w:rsidRDefault="00BC58EB" w:rsidP="00773953">
      <w:pPr>
        <w:pStyle w:val="20"/>
        <w:numPr>
          <w:ilvl w:val="0"/>
          <w:numId w:val="9"/>
        </w:numPr>
        <w:tabs>
          <w:tab w:val="left" w:pos="426"/>
          <w:tab w:val="left" w:pos="1440"/>
        </w:tabs>
        <w:ind w:left="0" w:firstLine="0"/>
        <w:jc w:val="both"/>
        <w:rPr>
          <w:rFonts w:ascii="Times New Roman" w:hAnsi="Times New Roman"/>
          <w:szCs w:val="24"/>
        </w:rPr>
      </w:pPr>
      <w:r w:rsidRPr="00C22D2A">
        <w:rPr>
          <w:rFonts w:ascii="Times New Roman" w:hAnsi="Times New Roman"/>
          <w:szCs w:val="24"/>
        </w:rPr>
        <w:t>РД 153-34.0-03.150-2001 «Межотраслевые правила по охране труда при эксплуатации элек</w:t>
      </w:r>
      <w:r w:rsidRPr="00C22D2A">
        <w:rPr>
          <w:rFonts w:ascii="Times New Roman" w:hAnsi="Times New Roman"/>
          <w:szCs w:val="24"/>
        </w:rPr>
        <w:t>т</w:t>
      </w:r>
      <w:r w:rsidRPr="00C22D2A">
        <w:rPr>
          <w:rFonts w:ascii="Times New Roman" w:hAnsi="Times New Roman"/>
          <w:szCs w:val="24"/>
        </w:rPr>
        <w:t>роустановок»;</w:t>
      </w:r>
    </w:p>
    <w:p w:rsidR="00BC58EB" w:rsidRPr="00C22D2A" w:rsidRDefault="00BC58EB" w:rsidP="00773953">
      <w:pPr>
        <w:pStyle w:val="20"/>
        <w:numPr>
          <w:ilvl w:val="0"/>
          <w:numId w:val="9"/>
        </w:numPr>
        <w:tabs>
          <w:tab w:val="left" w:pos="426"/>
          <w:tab w:val="left" w:pos="1440"/>
        </w:tabs>
        <w:ind w:left="0" w:firstLine="0"/>
        <w:jc w:val="both"/>
        <w:rPr>
          <w:rFonts w:ascii="Times New Roman" w:hAnsi="Times New Roman"/>
          <w:szCs w:val="24"/>
        </w:rPr>
      </w:pPr>
      <w:r w:rsidRPr="00C22D2A">
        <w:rPr>
          <w:rFonts w:ascii="Times New Roman" w:hAnsi="Times New Roman"/>
          <w:szCs w:val="24"/>
        </w:rPr>
        <w:t>ПБ 10-382-00 «Правила устройства и безопасной эксплуатации грузоподъемных кранов».</w:t>
      </w:r>
    </w:p>
    <w:p w:rsidR="00BC58EB" w:rsidRPr="00C22D2A" w:rsidRDefault="00BC58EB" w:rsidP="00773953">
      <w:pPr>
        <w:pStyle w:val="20"/>
        <w:numPr>
          <w:ilvl w:val="0"/>
          <w:numId w:val="9"/>
        </w:numPr>
        <w:tabs>
          <w:tab w:val="left" w:pos="426"/>
          <w:tab w:val="left" w:pos="1440"/>
        </w:tabs>
        <w:ind w:left="0" w:firstLine="0"/>
        <w:jc w:val="both"/>
        <w:rPr>
          <w:rFonts w:ascii="Times New Roman" w:hAnsi="Times New Roman"/>
          <w:szCs w:val="24"/>
        </w:rPr>
      </w:pPr>
      <w:r w:rsidRPr="00C22D2A">
        <w:rPr>
          <w:rFonts w:ascii="Times New Roman" w:hAnsi="Times New Roman"/>
          <w:szCs w:val="24"/>
        </w:rPr>
        <w:t>Правила безопасности при работе с инструментом и приспособлениями.</w:t>
      </w:r>
    </w:p>
    <w:p w:rsidR="00C844C6" w:rsidRPr="00C22D2A" w:rsidRDefault="00C844C6" w:rsidP="00773953">
      <w:pPr>
        <w:pStyle w:val="20"/>
        <w:numPr>
          <w:ilvl w:val="0"/>
          <w:numId w:val="9"/>
        </w:numPr>
        <w:tabs>
          <w:tab w:val="left" w:pos="426"/>
          <w:tab w:val="left" w:pos="1440"/>
        </w:tabs>
        <w:ind w:left="0" w:firstLine="0"/>
        <w:jc w:val="both"/>
        <w:rPr>
          <w:rFonts w:ascii="Times New Roman" w:hAnsi="Times New Roman"/>
          <w:szCs w:val="24"/>
        </w:rPr>
      </w:pPr>
      <w:r w:rsidRPr="00C22D2A">
        <w:rPr>
          <w:rFonts w:ascii="Times New Roman" w:hAnsi="Times New Roman"/>
          <w:szCs w:val="24"/>
        </w:rPr>
        <w:t>Методическое пособие по контролю состояния электрооборудования.</w:t>
      </w:r>
    </w:p>
    <w:p w:rsidR="00C844C6" w:rsidRPr="00C22D2A" w:rsidRDefault="00C844C6" w:rsidP="00773953">
      <w:pPr>
        <w:pStyle w:val="20"/>
        <w:numPr>
          <w:ilvl w:val="0"/>
          <w:numId w:val="9"/>
        </w:numPr>
        <w:tabs>
          <w:tab w:val="left" w:pos="426"/>
          <w:tab w:val="left" w:pos="1440"/>
        </w:tabs>
        <w:ind w:left="0" w:firstLine="0"/>
        <w:jc w:val="both"/>
        <w:rPr>
          <w:rFonts w:ascii="Times New Roman" w:hAnsi="Times New Roman"/>
          <w:szCs w:val="24"/>
        </w:rPr>
      </w:pPr>
      <w:r w:rsidRPr="00C22D2A">
        <w:rPr>
          <w:rFonts w:ascii="Times New Roman" w:hAnsi="Times New Roman"/>
          <w:szCs w:val="24"/>
        </w:rPr>
        <w:t>РД 34.45-51.300-97 «Объемы и нормы испытаний электрооборудования».</w:t>
      </w:r>
    </w:p>
    <w:p w:rsidR="00BC58EB" w:rsidRPr="00C22D2A" w:rsidRDefault="00BC58EB" w:rsidP="00773953">
      <w:pPr>
        <w:pStyle w:val="20"/>
        <w:numPr>
          <w:ilvl w:val="0"/>
          <w:numId w:val="9"/>
        </w:numPr>
        <w:tabs>
          <w:tab w:val="left" w:pos="426"/>
          <w:tab w:val="left" w:pos="1440"/>
        </w:tabs>
        <w:ind w:left="0" w:firstLine="0"/>
        <w:jc w:val="both"/>
        <w:rPr>
          <w:rFonts w:ascii="Times New Roman" w:hAnsi="Times New Roman"/>
          <w:szCs w:val="24"/>
        </w:rPr>
      </w:pPr>
      <w:r w:rsidRPr="00C22D2A">
        <w:rPr>
          <w:rFonts w:ascii="Times New Roman" w:hAnsi="Times New Roman"/>
          <w:szCs w:val="24"/>
        </w:rPr>
        <w:t>РД 34.45-51.300-97 «Объём и нормы испытаний электрооборудования».</w:t>
      </w:r>
    </w:p>
    <w:p w:rsidR="00BC58EB" w:rsidRPr="00C22D2A" w:rsidRDefault="00BC58EB" w:rsidP="00773953">
      <w:pPr>
        <w:pStyle w:val="20"/>
        <w:numPr>
          <w:ilvl w:val="0"/>
          <w:numId w:val="9"/>
        </w:numPr>
        <w:tabs>
          <w:tab w:val="left" w:pos="426"/>
          <w:tab w:val="left" w:pos="1440"/>
        </w:tabs>
        <w:ind w:left="0" w:firstLine="0"/>
        <w:jc w:val="both"/>
        <w:rPr>
          <w:rFonts w:ascii="Times New Roman" w:hAnsi="Times New Roman"/>
          <w:szCs w:val="24"/>
        </w:rPr>
      </w:pPr>
      <w:r w:rsidRPr="00C22D2A">
        <w:rPr>
          <w:rFonts w:ascii="Times New Roman" w:hAnsi="Times New Roman"/>
          <w:szCs w:val="24"/>
        </w:rPr>
        <w:t xml:space="preserve">Правила технической эксплуатации </w:t>
      </w:r>
      <w:r w:rsidR="00C844C6" w:rsidRPr="00C22D2A">
        <w:rPr>
          <w:rFonts w:ascii="Times New Roman" w:hAnsi="Times New Roman"/>
          <w:szCs w:val="24"/>
        </w:rPr>
        <w:t>электрических станций и сетей РФ</w:t>
      </w:r>
      <w:r w:rsidRPr="00C22D2A">
        <w:rPr>
          <w:rFonts w:ascii="Times New Roman" w:hAnsi="Times New Roman"/>
          <w:szCs w:val="24"/>
        </w:rPr>
        <w:t>».</w:t>
      </w:r>
    </w:p>
    <w:p w:rsidR="00BC58EB" w:rsidRPr="00C22D2A" w:rsidRDefault="00BC58EB" w:rsidP="00773953">
      <w:pPr>
        <w:pStyle w:val="20"/>
        <w:numPr>
          <w:ilvl w:val="0"/>
          <w:numId w:val="9"/>
        </w:numPr>
        <w:tabs>
          <w:tab w:val="left" w:pos="426"/>
          <w:tab w:val="left" w:pos="1440"/>
        </w:tabs>
        <w:ind w:left="0" w:firstLine="0"/>
        <w:jc w:val="both"/>
        <w:rPr>
          <w:rFonts w:ascii="Times New Roman" w:hAnsi="Times New Roman"/>
          <w:szCs w:val="24"/>
        </w:rPr>
      </w:pPr>
      <w:r w:rsidRPr="00C22D2A">
        <w:rPr>
          <w:rFonts w:ascii="Times New Roman" w:hAnsi="Times New Roman"/>
          <w:szCs w:val="24"/>
        </w:rPr>
        <w:t>Правила устройства электроустановок</w:t>
      </w:r>
      <w:r w:rsidR="00C844C6" w:rsidRPr="00C22D2A">
        <w:rPr>
          <w:rFonts w:ascii="Times New Roman" w:hAnsi="Times New Roman"/>
          <w:szCs w:val="24"/>
        </w:rPr>
        <w:t xml:space="preserve"> (7-е издание)</w:t>
      </w:r>
      <w:r w:rsidRPr="00C22D2A">
        <w:rPr>
          <w:rFonts w:ascii="Times New Roman" w:hAnsi="Times New Roman"/>
          <w:szCs w:val="24"/>
        </w:rPr>
        <w:t>.</w:t>
      </w:r>
    </w:p>
    <w:p w:rsidR="00371082" w:rsidRPr="00C22D2A" w:rsidRDefault="00371082" w:rsidP="00773953">
      <w:pPr>
        <w:pStyle w:val="af5"/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C22D2A">
        <w:t>Обязанности по обеспечению требований Системы экологического менеджмента.</w:t>
      </w:r>
    </w:p>
    <w:p w:rsidR="00371082" w:rsidRPr="00C22D2A" w:rsidRDefault="00371082" w:rsidP="00773953">
      <w:pPr>
        <w:pStyle w:val="af5"/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C22D2A">
        <w:t>Экологическая политика ОАО «ТГК-1».</w:t>
      </w:r>
    </w:p>
    <w:p w:rsidR="006C3B66" w:rsidRPr="00C22D2A" w:rsidRDefault="006C3B66" w:rsidP="00F269F3">
      <w:pPr>
        <w:suppressAutoHyphens/>
        <w:jc w:val="both"/>
      </w:pPr>
    </w:p>
    <w:p w:rsidR="00771EB2" w:rsidRPr="00C22D2A" w:rsidRDefault="00186105" w:rsidP="00771EB2">
      <w:pPr>
        <w:suppressAutoHyphens/>
        <w:jc w:val="both"/>
        <w:outlineLvl w:val="0"/>
      </w:pPr>
      <w:bookmarkStart w:id="1" w:name="_Toc159385168"/>
      <w:bookmarkStart w:id="2" w:name="_Toc157941947"/>
      <w:bookmarkStart w:id="3" w:name="_Toc154983027"/>
      <w:bookmarkStart w:id="4" w:name="_Toc154810999"/>
      <w:bookmarkStart w:id="5" w:name="_Toc154808869"/>
      <w:r w:rsidRPr="00C22D2A">
        <w:rPr>
          <w:b/>
        </w:rPr>
        <w:t>5.</w:t>
      </w:r>
      <w:r w:rsidR="00771EB2" w:rsidRPr="00C22D2A">
        <w:rPr>
          <w:b/>
        </w:rPr>
        <w:t>2.</w:t>
      </w:r>
      <w:r w:rsidR="00771EB2" w:rsidRPr="00C22D2A">
        <w:t xml:space="preserve"> </w:t>
      </w:r>
      <w:r w:rsidR="00771EB2" w:rsidRPr="00C22D2A">
        <w:rPr>
          <w:b/>
        </w:rPr>
        <w:t>Требования к подрядной организации</w:t>
      </w:r>
      <w:r w:rsidR="00690363" w:rsidRPr="00C22D2A">
        <w:t>.</w:t>
      </w:r>
    </w:p>
    <w:p w:rsidR="00771EB2" w:rsidRPr="00C22D2A" w:rsidRDefault="00771EB2" w:rsidP="005D4AD3">
      <w:pPr>
        <w:suppressAutoHyphens/>
        <w:ind w:firstLine="426"/>
        <w:jc w:val="both"/>
        <w:outlineLvl w:val="0"/>
      </w:pPr>
      <w:r w:rsidRPr="00C22D2A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C79FE" w:rsidRPr="00C22D2A" w:rsidRDefault="00EC79FE" w:rsidP="00771EB2">
      <w:pPr>
        <w:suppressAutoHyphens/>
        <w:jc w:val="both"/>
        <w:outlineLvl w:val="0"/>
      </w:pPr>
    </w:p>
    <w:p w:rsidR="00771EB2" w:rsidRPr="00C22D2A" w:rsidRDefault="00186105" w:rsidP="00771EB2">
      <w:pPr>
        <w:suppressAutoHyphens/>
        <w:jc w:val="both"/>
        <w:outlineLvl w:val="0"/>
        <w:rPr>
          <w:b/>
        </w:rPr>
      </w:pPr>
      <w:r w:rsidRPr="00C22D2A">
        <w:rPr>
          <w:b/>
        </w:rPr>
        <w:t>5.</w:t>
      </w:r>
      <w:r w:rsidR="00771EB2" w:rsidRPr="00C22D2A">
        <w:rPr>
          <w:b/>
        </w:rPr>
        <w:t>2.1</w:t>
      </w:r>
      <w:r w:rsidR="00771EB2" w:rsidRPr="00C22D2A">
        <w:t xml:space="preserve">. </w:t>
      </w:r>
      <w:r w:rsidR="00690363" w:rsidRPr="00C22D2A">
        <w:rPr>
          <w:b/>
        </w:rPr>
        <w:t>Общие требования.</w:t>
      </w:r>
    </w:p>
    <w:p w:rsidR="00C844C6" w:rsidRPr="00C22D2A" w:rsidRDefault="00C844C6" w:rsidP="00C844C6">
      <w:pPr>
        <w:pStyle w:val="20"/>
        <w:numPr>
          <w:ilvl w:val="1"/>
          <w:numId w:val="11"/>
        </w:numPr>
        <w:tabs>
          <w:tab w:val="left" w:pos="284"/>
        </w:tabs>
        <w:jc w:val="both"/>
        <w:rPr>
          <w:rFonts w:ascii="Times New Roman" w:hAnsi="Times New Roman"/>
        </w:rPr>
      </w:pPr>
      <w:r w:rsidRPr="00C22D2A">
        <w:rPr>
          <w:rFonts w:ascii="Times New Roman" w:hAnsi="Times New Roman"/>
        </w:rPr>
        <w:t xml:space="preserve">Наличие опыта работы по ремонту высоковольтного электротехнического оборудования на объектах энергетики не менее </w:t>
      </w:r>
      <w:r w:rsidR="002C6D38">
        <w:rPr>
          <w:rFonts w:ascii="Times New Roman" w:hAnsi="Times New Roman"/>
        </w:rPr>
        <w:t>3</w:t>
      </w:r>
      <w:r w:rsidRPr="00C22D2A">
        <w:rPr>
          <w:rFonts w:ascii="Times New Roman" w:hAnsi="Times New Roman"/>
        </w:rPr>
        <w:t xml:space="preserve"> лет.</w:t>
      </w:r>
    </w:p>
    <w:p w:rsidR="00C844C6" w:rsidRPr="00C22D2A" w:rsidRDefault="00C844C6" w:rsidP="00C844C6">
      <w:pPr>
        <w:pStyle w:val="20"/>
        <w:numPr>
          <w:ilvl w:val="1"/>
          <w:numId w:val="11"/>
        </w:numPr>
        <w:tabs>
          <w:tab w:val="left" w:pos="284"/>
        </w:tabs>
        <w:jc w:val="both"/>
        <w:rPr>
          <w:rFonts w:ascii="Times New Roman" w:hAnsi="Times New Roman"/>
        </w:rPr>
      </w:pPr>
      <w:r w:rsidRPr="00C22D2A">
        <w:rPr>
          <w:rFonts w:ascii="Times New Roman" w:hAnsi="Times New Roman"/>
        </w:rPr>
        <w:t>Обеспечить соответствие сметной документации требованиям системы ценообразования, пр</w:t>
      </w:r>
      <w:r w:rsidRPr="00C22D2A">
        <w:rPr>
          <w:rFonts w:ascii="Times New Roman" w:hAnsi="Times New Roman"/>
        </w:rPr>
        <w:t>и</w:t>
      </w:r>
      <w:r w:rsidRPr="00C22D2A">
        <w:rPr>
          <w:rFonts w:ascii="Times New Roman" w:hAnsi="Times New Roman"/>
        </w:rPr>
        <w:t>нятой в ОАО «ТГК-1».</w:t>
      </w:r>
    </w:p>
    <w:p w:rsidR="00C844C6" w:rsidRPr="00C22D2A" w:rsidRDefault="00C844C6" w:rsidP="00C844C6">
      <w:pPr>
        <w:pStyle w:val="20"/>
        <w:numPr>
          <w:ilvl w:val="1"/>
          <w:numId w:val="11"/>
        </w:numPr>
        <w:tabs>
          <w:tab w:val="left" w:pos="284"/>
        </w:tabs>
        <w:jc w:val="both"/>
        <w:rPr>
          <w:rFonts w:ascii="Times New Roman" w:hAnsi="Times New Roman"/>
        </w:rPr>
      </w:pPr>
      <w:r w:rsidRPr="00C22D2A">
        <w:rPr>
          <w:rFonts w:ascii="Times New Roman" w:hAnsi="Times New Roman"/>
        </w:rPr>
        <w:t>Иметь свидетельство саморегулируемой организации (СРО) о допуске к работам (п. 24.5 ра</w:t>
      </w:r>
      <w:r w:rsidRPr="00C22D2A">
        <w:rPr>
          <w:rFonts w:ascii="Times New Roman" w:hAnsi="Times New Roman"/>
        </w:rPr>
        <w:t>з</w:t>
      </w:r>
      <w:r w:rsidRPr="00C22D2A">
        <w:rPr>
          <w:rFonts w:ascii="Times New Roman" w:hAnsi="Times New Roman"/>
        </w:rPr>
        <w:t xml:space="preserve">дел </w:t>
      </w:r>
      <w:r w:rsidRPr="00C22D2A">
        <w:rPr>
          <w:rFonts w:ascii="Times New Roman" w:hAnsi="Times New Roman"/>
          <w:lang w:val="en-US"/>
        </w:rPr>
        <w:t>III</w:t>
      </w:r>
      <w:r w:rsidRPr="00C22D2A">
        <w:rPr>
          <w:rFonts w:ascii="Times New Roman" w:hAnsi="Times New Roman"/>
        </w:rPr>
        <w:t xml:space="preserve"> «Перечня видов работ…» к Приказу Министерства Регионального развития РФ от 30.12.2009г. № 624), которые оказывают влияние на безопасность оборудования, зданий, соор</w:t>
      </w:r>
      <w:r w:rsidRPr="00C22D2A">
        <w:rPr>
          <w:rFonts w:ascii="Times New Roman" w:hAnsi="Times New Roman"/>
        </w:rPr>
        <w:t>у</w:t>
      </w:r>
      <w:r w:rsidRPr="00C22D2A">
        <w:rPr>
          <w:rFonts w:ascii="Times New Roman" w:hAnsi="Times New Roman"/>
        </w:rPr>
        <w:t xml:space="preserve">жений. </w:t>
      </w:r>
    </w:p>
    <w:p w:rsidR="00C844C6" w:rsidRPr="00C22D2A" w:rsidRDefault="00C844C6" w:rsidP="00C844C6">
      <w:pPr>
        <w:pStyle w:val="20"/>
        <w:numPr>
          <w:ilvl w:val="1"/>
          <w:numId w:val="11"/>
        </w:numPr>
        <w:tabs>
          <w:tab w:val="left" w:pos="284"/>
        </w:tabs>
        <w:jc w:val="both"/>
        <w:rPr>
          <w:rFonts w:ascii="Times New Roman" w:hAnsi="Times New Roman"/>
        </w:rPr>
      </w:pPr>
      <w:r w:rsidRPr="00C22D2A">
        <w:rPr>
          <w:rFonts w:ascii="Times New Roman" w:hAnsi="Times New Roman"/>
        </w:rPr>
        <w:t>ОРУ-330, 150, 35кВ КС ГЭС не является особо опасным, технически сложным, уникальным объектом (согласно статье 48.1 Градостроительного кодекса РФ).</w:t>
      </w:r>
    </w:p>
    <w:p w:rsidR="00C844C6" w:rsidRPr="00C22D2A" w:rsidRDefault="00C844C6" w:rsidP="00C844C6">
      <w:pPr>
        <w:pStyle w:val="20"/>
        <w:numPr>
          <w:ilvl w:val="1"/>
          <w:numId w:val="11"/>
        </w:numPr>
        <w:tabs>
          <w:tab w:val="left" w:pos="284"/>
        </w:tabs>
        <w:jc w:val="both"/>
        <w:rPr>
          <w:rFonts w:ascii="Times New Roman" w:hAnsi="Times New Roman"/>
        </w:rPr>
      </w:pPr>
      <w:r w:rsidRPr="00C22D2A">
        <w:rPr>
          <w:rFonts w:ascii="Times New Roman" w:hAnsi="Times New Roman"/>
        </w:rPr>
        <w:t>Иметь разрешительные документы и свидетельство о регистрации лаборатории на выполнение необходимых видов испытаний электрооборудования.</w:t>
      </w:r>
    </w:p>
    <w:p w:rsidR="00C844C6" w:rsidRPr="00C22D2A" w:rsidRDefault="00C844C6" w:rsidP="00C844C6">
      <w:pPr>
        <w:pStyle w:val="20"/>
        <w:numPr>
          <w:ilvl w:val="1"/>
          <w:numId w:val="11"/>
        </w:numPr>
        <w:tabs>
          <w:tab w:val="left" w:pos="284"/>
        </w:tabs>
        <w:jc w:val="both"/>
        <w:rPr>
          <w:rFonts w:ascii="Times New Roman" w:hAnsi="Times New Roman"/>
        </w:rPr>
      </w:pPr>
      <w:r w:rsidRPr="00C22D2A">
        <w:rPr>
          <w:rFonts w:ascii="Times New Roman" w:hAnsi="Times New Roman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C844C6" w:rsidRPr="00C22D2A" w:rsidRDefault="00C844C6" w:rsidP="00C844C6">
      <w:pPr>
        <w:pStyle w:val="20"/>
        <w:numPr>
          <w:ilvl w:val="1"/>
          <w:numId w:val="11"/>
        </w:numPr>
        <w:tabs>
          <w:tab w:val="left" w:pos="284"/>
        </w:tabs>
        <w:jc w:val="both"/>
        <w:rPr>
          <w:rFonts w:ascii="Times New Roman" w:hAnsi="Times New Roman"/>
        </w:rPr>
      </w:pPr>
      <w:r w:rsidRPr="00C22D2A">
        <w:rPr>
          <w:rFonts w:ascii="Times New Roman" w:hAnsi="Times New Roman"/>
        </w:rPr>
        <w:t>обеспечить соответствие сметной документации требованиям ценовой политики</w:t>
      </w:r>
      <w:r w:rsidRPr="00C22D2A">
        <w:rPr>
          <w:rFonts w:ascii="Times New Roman" w:hAnsi="Times New Roman"/>
        </w:rPr>
        <w:br/>
        <w:t>ОАО «ТГК-1»;</w:t>
      </w:r>
    </w:p>
    <w:p w:rsidR="00C844C6" w:rsidRPr="00C22D2A" w:rsidRDefault="00C844C6" w:rsidP="00C844C6">
      <w:pPr>
        <w:pStyle w:val="20"/>
        <w:numPr>
          <w:ilvl w:val="1"/>
          <w:numId w:val="11"/>
        </w:numPr>
        <w:tabs>
          <w:tab w:val="left" w:pos="284"/>
        </w:tabs>
        <w:jc w:val="both"/>
        <w:rPr>
          <w:rFonts w:ascii="Times New Roman" w:hAnsi="Times New Roman"/>
        </w:rPr>
      </w:pPr>
      <w:r w:rsidRPr="00C22D2A">
        <w:rPr>
          <w:rFonts w:ascii="Times New Roman" w:hAnsi="Times New Roman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C844C6" w:rsidRPr="00C22D2A" w:rsidRDefault="00C844C6" w:rsidP="00C844C6">
      <w:pPr>
        <w:pStyle w:val="20"/>
        <w:numPr>
          <w:ilvl w:val="1"/>
          <w:numId w:val="11"/>
        </w:numPr>
        <w:tabs>
          <w:tab w:val="left" w:pos="284"/>
        </w:tabs>
        <w:jc w:val="both"/>
        <w:rPr>
          <w:rFonts w:ascii="Times New Roman" w:hAnsi="Times New Roman"/>
        </w:rPr>
      </w:pPr>
      <w:r w:rsidRPr="00C22D2A">
        <w:rPr>
          <w:rFonts w:ascii="Times New Roman" w:hAnsi="Times New Roman"/>
        </w:rPr>
        <w:t>подрядчик несет ответственность за соблюдение требований природоохранного законодател</w:t>
      </w:r>
      <w:r w:rsidRPr="00C22D2A">
        <w:rPr>
          <w:rFonts w:ascii="Times New Roman" w:hAnsi="Times New Roman"/>
        </w:rPr>
        <w:t>ь</w:t>
      </w:r>
      <w:r w:rsidRPr="00C22D2A">
        <w:rPr>
          <w:rFonts w:ascii="Times New Roman" w:hAnsi="Times New Roman"/>
        </w:rPr>
        <w:t>ства Российской Федерации и СЭМ ОАО «ТГК-1»;</w:t>
      </w:r>
    </w:p>
    <w:p w:rsidR="00C844C6" w:rsidRPr="00C22D2A" w:rsidRDefault="00C844C6" w:rsidP="00C844C6">
      <w:pPr>
        <w:pStyle w:val="20"/>
        <w:numPr>
          <w:ilvl w:val="1"/>
          <w:numId w:val="11"/>
        </w:numPr>
        <w:tabs>
          <w:tab w:val="left" w:pos="284"/>
        </w:tabs>
        <w:jc w:val="both"/>
        <w:rPr>
          <w:rFonts w:ascii="Times New Roman" w:hAnsi="Times New Roman"/>
        </w:rPr>
      </w:pPr>
      <w:r w:rsidRPr="00C22D2A">
        <w:rPr>
          <w:rFonts w:ascii="Times New Roman" w:hAnsi="Times New Roman"/>
        </w:rPr>
        <w:t>акты сдачи - приемки могут быть подписаны заказчиком при условии выполнения подрядч</w:t>
      </w:r>
      <w:r w:rsidRPr="00C22D2A">
        <w:rPr>
          <w:rFonts w:ascii="Times New Roman" w:hAnsi="Times New Roman"/>
        </w:rPr>
        <w:t>и</w:t>
      </w:r>
      <w:r w:rsidRPr="00C22D2A">
        <w:rPr>
          <w:rFonts w:ascii="Times New Roman" w:hAnsi="Times New Roman"/>
        </w:rPr>
        <w:t>ком требований по СЭМ.</w:t>
      </w:r>
    </w:p>
    <w:p w:rsidR="00254828" w:rsidRPr="00C22D2A" w:rsidRDefault="00254828" w:rsidP="00771EB2">
      <w:pPr>
        <w:suppressAutoHyphens/>
        <w:jc w:val="both"/>
        <w:outlineLvl w:val="0"/>
      </w:pPr>
    </w:p>
    <w:p w:rsidR="00254828" w:rsidRPr="00C22D2A" w:rsidRDefault="00186105" w:rsidP="00771EB2">
      <w:pPr>
        <w:suppressAutoHyphens/>
        <w:jc w:val="both"/>
        <w:outlineLvl w:val="0"/>
      </w:pPr>
      <w:r w:rsidRPr="00C22D2A">
        <w:rPr>
          <w:b/>
        </w:rPr>
        <w:t>5.</w:t>
      </w:r>
      <w:r w:rsidR="00771EB2" w:rsidRPr="00C22D2A">
        <w:rPr>
          <w:b/>
        </w:rPr>
        <w:t>2.2. Специальные требования</w:t>
      </w:r>
      <w:r w:rsidR="00690363" w:rsidRPr="00C22D2A">
        <w:t>.</w:t>
      </w:r>
    </w:p>
    <w:p w:rsidR="0032069B" w:rsidRDefault="002C6D38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предпочтительно</w:t>
      </w:r>
      <w:r w:rsidR="00771EB2" w:rsidRPr="00C22D2A">
        <w:t xml:space="preserve">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D39A7" w:rsidRDefault="00BD39A7" w:rsidP="00BD39A7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60392F">
        <w:lastRenderedPageBreak/>
        <w:t>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BD39A7" w:rsidRPr="0060392F" w:rsidRDefault="00BD39A7" w:rsidP="00BD39A7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60392F">
        <w:t>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771EB2" w:rsidRPr="00715E79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715E79">
        <w:t>располагать кадрами, обладающими соответствующей квалификацией для осуществления ремонтных, пуско-наладочных работ,</w:t>
      </w:r>
      <w:r w:rsidR="00F37E41" w:rsidRPr="00715E79">
        <w:t xml:space="preserve"> </w:t>
      </w:r>
      <w:r w:rsidRPr="00715E79">
        <w:t>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оборудования 4-6 разряда)</w:t>
      </w:r>
      <w:r w:rsidR="00254828" w:rsidRPr="00715E79">
        <w:t>;</w:t>
      </w:r>
    </w:p>
    <w:p w:rsidR="0032069B" w:rsidRPr="00C22D2A" w:rsidRDefault="0032069B" w:rsidP="00773953">
      <w:pPr>
        <w:pStyle w:val="af5"/>
        <w:numPr>
          <w:ilvl w:val="0"/>
          <w:numId w:val="10"/>
        </w:numPr>
        <w:tabs>
          <w:tab w:val="left" w:pos="426"/>
        </w:tabs>
        <w:ind w:left="0" w:right="40" w:firstLine="0"/>
        <w:jc w:val="both"/>
        <w:rPr>
          <w:iCs/>
        </w:rPr>
      </w:pPr>
      <w:r w:rsidRPr="00C22D2A">
        <w:rPr>
          <w:iCs/>
        </w:rPr>
        <w:t xml:space="preserve">иметь успешный опыт в реализации для </w:t>
      </w:r>
      <w:r w:rsidR="00CE73F8" w:rsidRPr="00C22D2A">
        <w:rPr>
          <w:iCs/>
        </w:rPr>
        <w:t>з</w:t>
      </w:r>
      <w:r w:rsidRPr="00C22D2A">
        <w:rPr>
          <w:iCs/>
        </w:rPr>
        <w:t>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исключить применение асбестсодержащих материалов при проведении работ по ремонту оборудования электростанций;</w:t>
      </w:r>
    </w:p>
    <w:p w:rsidR="00771EB2" w:rsidRPr="00C22D2A" w:rsidRDefault="002C6D38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60392F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</w:t>
      </w:r>
      <w:r>
        <w:t xml:space="preserve"> работ по промежуточному наряду</w:t>
      </w:r>
      <w:r w:rsidR="00771EB2" w:rsidRPr="00C22D2A">
        <w:t>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  <w:rPr>
          <w:i/>
        </w:rPr>
      </w:pPr>
      <w:r w:rsidRPr="00C22D2A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знать технологию ремонта и особенности ремонтируемого оборудования;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="00751ECD" w:rsidRPr="00C22D2A">
        <w:t>дования при осуществлении работ;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предпочтительно иметь сертификаты в соответствии со стандартами ISO;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иметь все необходимые для ремонта инструменты и специальные приспособления;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самостоятельно выполнять устройство лесов и подмостей;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771EB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</w:t>
      </w:r>
      <w:r w:rsidR="00CE425B">
        <w:t xml:space="preserve"> (Приложение А)</w:t>
      </w:r>
      <w:r w:rsidRPr="00C22D2A">
        <w:t>;</w:t>
      </w:r>
    </w:p>
    <w:p w:rsidR="00374EC2" w:rsidRPr="00C22D2A" w:rsidRDefault="00771EB2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обеспечить выполнение работ в соответствии</w:t>
      </w:r>
      <w:r w:rsidR="00073869" w:rsidRPr="00C22D2A">
        <w:t xml:space="preserve"> с согласованным графиком работ;</w:t>
      </w:r>
    </w:p>
    <w:p w:rsidR="006106D6" w:rsidRPr="00C22D2A" w:rsidRDefault="00374EC2" w:rsidP="00773953">
      <w:pPr>
        <w:pStyle w:val="af5"/>
        <w:widowControl w:val="0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eastAsia="Calibri"/>
          <w:snapToGrid w:val="0"/>
          <w:lang w:eastAsia="en-US"/>
        </w:rPr>
      </w:pPr>
      <w:r w:rsidRPr="00C22D2A">
        <w:t xml:space="preserve">предоставлять сметно-договорную документацию </w:t>
      </w:r>
      <w:r w:rsidR="006106D6" w:rsidRPr="00C22D2A">
        <w:t>в бумажном (в 2-х экз.) и</w:t>
      </w:r>
      <w:r w:rsidR="003621D4">
        <w:t xml:space="preserve"> в</w:t>
      </w:r>
      <w:r w:rsidR="006106D6" w:rsidRPr="00C22D2A">
        <w:t xml:space="preserve"> электронном ви</w:t>
      </w:r>
      <w:r w:rsidRPr="00C22D2A">
        <w:t>д</w:t>
      </w:r>
      <w:r w:rsidR="007B06CE">
        <w:t xml:space="preserve">е в формате </w:t>
      </w:r>
      <w:r w:rsidR="007B06CE">
        <w:rPr>
          <w:lang w:val="en-US"/>
        </w:rPr>
        <w:t>Excel</w:t>
      </w:r>
      <w:r w:rsidR="007B06CE">
        <w:t xml:space="preserve">, а также </w:t>
      </w:r>
      <w:r w:rsidR="006106D6" w:rsidRPr="00C22D2A">
        <w:t>в формат</w:t>
      </w:r>
      <w:r w:rsidR="007B06CE">
        <w:t>е сметных программ</w:t>
      </w:r>
      <w:r w:rsidR="006106D6" w:rsidRPr="00C22D2A">
        <w:t xml:space="preserve"> </w:t>
      </w:r>
      <w:r w:rsidR="006106D6" w:rsidRPr="00C22D2A">
        <w:rPr>
          <w:i/>
        </w:rPr>
        <w:t>A0</w:t>
      </w:r>
      <w:r w:rsidR="007B06CE">
        <w:rPr>
          <w:i/>
        </w:rPr>
        <w:t xml:space="preserve"> или</w:t>
      </w:r>
      <w:r w:rsidR="006106D6" w:rsidRPr="00C22D2A">
        <w:rPr>
          <w:i/>
        </w:rPr>
        <w:t xml:space="preserve"> Гранд</w:t>
      </w:r>
      <w:r w:rsidR="007B06CE">
        <w:rPr>
          <w:i/>
        </w:rPr>
        <w:t>-Смета</w:t>
      </w:r>
      <w:r w:rsidR="00751ECD" w:rsidRPr="00C22D2A">
        <w:t>;</w:t>
      </w:r>
    </w:p>
    <w:p w:rsidR="004B7B66" w:rsidRDefault="006F43EC" w:rsidP="00773953">
      <w:pPr>
        <w:pStyle w:val="af5"/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rPr>
          <w:iCs/>
        </w:rPr>
        <w:t>обладать</w:t>
      </w:r>
      <w:r w:rsidRPr="00C22D2A">
        <w:t xml:space="preserve"> следующими ресурсами </w:t>
      </w:r>
      <w:r w:rsidR="007D79F7" w:rsidRPr="00C22D2A">
        <w:t>и</w:t>
      </w:r>
      <w:r w:rsidR="00254828" w:rsidRPr="00C22D2A">
        <w:t xml:space="preserve"> опыто</w:t>
      </w:r>
      <w:r w:rsidR="007D79F7" w:rsidRPr="00C22D2A">
        <w:t>м и опытом</w:t>
      </w:r>
      <w:r w:rsidRPr="00C22D2A">
        <w:t xml:space="preserve"> для выполнения ремонтных работ:</w:t>
      </w:r>
    </w:p>
    <w:p w:rsidR="003D1B3A" w:rsidRDefault="003D1B3A" w:rsidP="003D1B3A">
      <w:pPr>
        <w:tabs>
          <w:tab w:val="left" w:pos="426"/>
        </w:tabs>
        <w:suppressAutoHyphens/>
        <w:jc w:val="both"/>
        <w:outlineLvl w:val="0"/>
      </w:pPr>
    </w:p>
    <w:p w:rsidR="002C6D38" w:rsidRDefault="002C6D38" w:rsidP="003D1B3A">
      <w:pPr>
        <w:tabs>
          <w:tab w:val="left" w:pos="426"/>
        </w:tabs>
        <w:suppressAutoHyphens/>
        <w:jc w:val="both"/>
        <w:outlineLvl w:val="0"/>
      </w:pPr>
    </w:p>
    <w:p w:rsidR="002C6D38" w:rsidRPr="002C6D38" w:rsidRDefault="002C6D38" w:rsidP="002C6D38">
      <w:pPr>
        <w:keepNext/>
        <w:tabs>
          <w:tab w:val="left" w:pos="426"/>
        </w:tabs>
        <w:suppressAutoHyphens/>
        <w:jc w:val="right"/>
        <w:outlineLvl w:val="0"/>
        <w:rPr>
          <w:i/>
        </w:rPr>
      </w:pPr>
      <w:r w:rsidRPr="002C6D38">
        <w:rPr>
          <w:i/>
        </w:rPr>
        <w:lastRenderedPageBreak/>
        <w:t>Таблица №3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8A1299" w:rsidRPr="00C22D2A" w:rsidTr="004B732D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8A1299" w:rsidRPr="00C22D2A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2D2A">
              <w:rPr>
                <w:rFonts w:eastAsia="Calibri"/>
                <w:sz w:val="22"/>
                <w:szCs w:val="22"/>
                <w:lang w:eastAsia="en-US"/>
              </w:rPr>
              <w:t>Объём работ</w:t>
            </w:r>
            <w:r w:rsidR="00751ECD" w:rsidRPr="00C22D2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C22D2A">
              <w:rPr>
                <w:rFonts w:eastAsia="Calibri"/>
                <w:sz w:val="22"/>
                <w:szCs w:val="22"/>
                <w:lang w:eastAsia="en-US"/>
              </w:rPr>
              <w:t>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C22D2A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2D2A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C22D2A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C22D2A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C22D2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22D2A">
              <w:rPr>
                <w:rFonts w:eastAsia="Calibri"/>
                <w:sz w:val="22"/>
                <w:szCs w:val="22"/>
                <w:lang w:eastAsia="en-US"/>
              </w:rPr>
              <w:t>гичных</w:t>
            </w:r>
            <w:r w:rsidR="00751ECD" w:rsidRPr="00C22D2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C22D2A">
              <w:rPr>
                <w:rFonts w:eastAsia="Calibri"/>
                <w:sz w:val="22"/>
                <w:szCs w:val="22"/>
                <w:lang w:eastAsia="en-US"/>
              </w:rPr>
              <w:t>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1299" w:rsidRPr="00C22D2A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2D2A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C22D2A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2D2A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C22D2A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C22D2A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C22D2A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2D2A">
              <w:rPr>
                <w:rFonts w:eastAsia="Calibri"/>
                <w:sz w:val="22"/>
                <w:szCs w:val="22"/>
                <w:lang w:eastAsia="en-US"/>
              </w:rPr>
              <w:t>Наличие персонала</w:t>
            </w:r>
            <w:r w:rsidR="00751ECD" w:rsidRPr="00C22D2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C22D2A">
              <w:rPr>
                <w:rFonts w:eastAsia="Calibri"/>
                <w:sz w:val="22"/>
                <w:szCs w:val="22"/>
                <w:lang w:eastAsia="en-US"/>
              </w:rPr>
              <w:t>(чел.)</w:t>
            </w:r>
          </w:p>
        </w:tc>
      </w:tr>
      <w:tr w:rsidR="008A1299" w:rsidRPr="00C22D2A" w:rsidTr="004B732D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8A1299" w:rsidRPr="00C22D2A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1</w:t>
            </w:r>
            <w:r w:rsidRPr="00C22D2A">
              <w:rPr>
                <w:rFonts w:eastAsia="Calibri"/>
                <w:lang w:val="en-US" w:eastAsia="en-US"/>
              </w:rPr>
              <w:t> </w:t>
            </w:r>
            <w:r w:rsidRPr="00C22D2A">
              <w:rPr>
                <w:rFonts w:eastAsia="Calibri"/>
                <w:lang w:eastAsia="en-US"/>
              </w:rPr>
              <w:t>000 ~ 10</w:t>
            </w:r>
            <w:r w:rsidR="008D479E" w:rsidRPr="00C22D2A">
              <w:rPr>
                <w:rFonts w:eastAsia="Calibri"/>
                <w:lang w:val="en-US" w:eastAsia="en-US"/>
              </w:rPr>
              <w:t> </w:t>
            </w:r>
            <w:r w:rsidRPr="00C22D2A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C22D2A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C22D2A" w:rsidRDefault="008A1299" w:rsidP="008A1299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20 % от цены</w:t>
            </w:r>
          </w:p>
          <w:p w:rsidR="008A1299" w:rsidRPr="00C22D2A" w:rsidRDefault="008A1299" w:rsidP="008A1299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C22D2A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C22D2A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более 30</w:t>
            </w:r>
          </w:p>
        </w:tc>
      </w:tr>
      <w:tr w:rsidR="008A1299" w:rsidRPr="00C22D2A" w:rsidTr="004B732D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8A1299" w:rsidRPr="00C22D2A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10</w:t>
            </w:r>
            <w:r w:rsidRPr="00C22D2A">
              <w:rPr>
                <w:rFonts w:eastAsia="Calibri"/>
                <w:lang w:val="en-US" w:eastAsia="en-US"/>
              </w:rPr>
              <w:t> </w:t>
            </w:r>
            <w:r w:rsidRPr="00C22D2A">
              <w:rPr>
                <w:rFonts w:eastAsia="Calibri"/>
                <w:lang w:eastAsia="en-US"/>
              </w:rPr>
              <w:t>000 ~ 100</w:t>
            </w:r>
            <w:r w:rsidR="008D479E" w:rsidRPr="00C22D2A">
              <w:rPr>
                <w:rFonts w:eastAsia="Calibri"/>
                <w:lang w:val="en-US" w:eastAsia="en-US"/>
              </w:rPr>
              <w:t> </w:t>
            </w:r>
            <w:r w:rsidRPr="00C22D2A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C22D2A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C22D2A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20 % от цены</w:t>
            </w:r>
          </w:p>
          <w:p w:rsidR="008A1299" w:rsidRPr="00C22D2A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C22D2A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C22D2A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более 50</w:t>
            </w:r>
          </w:p>
        </w:tc>
      </w:tr>
      <w:tr w:rsidR="008A1299" w:rsidRPr="00C22D2A" w:rsidTr="004B732D">
        <w:trPr>
          <w:cantSplit/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8A1299" w:rsidRPr="00C22D2A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более 100</w:t>
            </w:r>
            <w:r w:rsidR="008D479E" w:rsidRPr="00C22D2A">
              <w:rPr>
                <w:rFonts w:eastAsia="Calibri"/>
                <w:lang w:val="en-US" w:eastAsia="en-US"/>
              </w:rPr>
              <w:t> </w:t>
            </w:r>
            <w:r w:rsidRPr="00C22D2A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C22D2A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C22D2A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20 % от цены</w:t>
            </w:r>
          </w:p>
          <w:p w:rsidR="008A1299" w:rsidRPr="00C22D2A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C22D2A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C22D2A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22D2A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4B732D" w:rsidRDefault="004B732D" w:rsidP="0060159D">
      <w:pPr>
        <w:suppressAutoHyphens/>
        <w:jc w:val="both"/>
        <w:outlineLvl w:val="0"/>
        <w:rPr>
          <w:b/>
        </w:rPr>
      </w:pPr>
    </w:p>
    <w:p w:rsidR="0060159D" w:rsidRPr="00C22D2A" w:rsidRDefault="00186105" w:rsidP="0060159D">
      <w:pPr>
        <w:suppressAutoHyphens/>
        <w:jc w:val="both"/>
        <w:outlineLvl w:val="0"/>
        <w:rPr>
          <w:b/>
        </w:rPr>
      </w:pPr>
      <w:r w:rsidRPr="00C22D2A">
        <w:rPr>
          <w:b/>
        </w:rPr>
        <w:t>5.</w:t>
      </w:r>
      <w:r w:rsidR="0060159D" w:rsidRPr="00C22D2A">
        <w:rPr>
          <w:b/>
        </w:rPr>
        <w:t xml:space="preserve">2.3 </w:t>
      </w:r>
      <w:r w:rsidR="008C2159" w:rsidRPr="0060392F">
        <w:rPr>
          <w:b/>
        </w:rPr>
        <w:t>Порядок выполнения неотложных (аварийных)</w:t>
      </w:r>
      <w:r w:rsidR="008C2159" w:rsidRPr="0060392F">
        <w:rPr>
          <w:b/>
          <w:i/>
        </w:rPr>
        <w:t xml:space="preserve"> </w:t>
      </w:r>
      <w:r w:rsidR="008C2159" w:rsidRPr="0060392F">
        <w:rPr>
          <w:b/>
        </w:rPr>
        <w:t>ремонтных работ.</w:t>
      </w:r>
    </w:p>
    <w:p w:rsidR="008C2159" w:rsidRPr="0060392F" w:rsidRDefault="008C2159" w:rsidP="008C2159">
      <w:pPr>
        <w:suppressAutoHyphens/>
        <w:jc w:val="both"/>
        <w:outlineLvl w:val="0"/>
      </w:pPr>
      <w:r w:rsidRPr="0060392F"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8C2159" w:rsidRPr="0060392F" w:rsidRDefault="008C2159" w:rsidP="008C2159">
      <w:pPr>
        <w:suppressAutoHyphens/>
        <w:jc w:val="both"/>
        <w:outlineLvl w:val="0"/>
      </w:pPr>
      <w:r w:rsidRPr="0060392F">
        <w:t>- 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8C2159" w:rsidRPr="0060392F" w:rsidRDefault="008C2159" w:rsidP="008C2159">
      <w:pPr>
        <w:tabs>
          <w:tab w:val="left" w:pos="0"/>
        </w:tabs>
        <w:jc w:val="both"/>
        <w:outlineLvl w:val="0"/>
      </w:pPr>
      <w:r w:rsidRPr="0060392F">
        <w:t>- 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оборуд</w:t>
      </w:r>
      <w:r w:rsidRPr="0060392F">
        <w:t>о</w:t>
      </w:r>
      <w:r w:rsidRPr="0060392F">
        <w:t>вании, заказчик вправе согласовать подрядчику для компенсации дополнительных затрат прим</w:t>
      </w:r>
      <w:r w:rsidRPr="0060392F">
        <w:t>е</w:t>
      </w:r>
      <w:r w:rsidRPr="0060392F">
        <w:t>нение повышающего коэффициента к стоимости нормо-часа в соответствии с действующим пр</w:t>
      </w:r>
      <w:r w:rsidRPr="0060392F">
        <w:t>и</w:t>
      </w:r>
      <w:r w:rsidRPr="0060392F">
        <w:t>казом ОАО «ТГК-1» «О порядке формирования стоимости работ…». С целью выполнения работ по ремонту оборудования в минимально возможные согласованные сроки применение повыш</w:t>
      </w:r>
      <w:r w:rsidRPr="0060392F">
        <w:t>а</w:t>
      </w:r>
      <w:r w:rsidRPr="0060392F">
        <w:t>ющего коэффициента допускается:</w:t>
      </w:r>
    </w:p>
    <w:p w:rsidR="008C2159" w:rsidRPr="0060392F" w:rsidRDefault="008C2159" w:rsidP="008C2159">
      <w:pPr>
        <w:pStyle w:val="af5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готовность подрядчика к началу работ в кратчайший период;</w:t>
      </w:r>
    </w:p>
    <w:p w:rsidR="008C2159" w:rsidRPr="0060392F" w:rsidRDefault="008C2159" w:rsidP="008C2159">
      <w:pPr>
        <w:pStyle w:val="af5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срочность ремонта – выполнение работ с повышенной производительностью труда;</w:t>
      </w:r>
    </w:p>
    <w:p w:rsidR="008C2159" w:rsidRPr="0060392F" w:rsidRDefault="008C2159" w:rsidP="00BD39A7">
      <w:pPr>
        <w:pStyle w:val="af5"/>
        <w:numPr>
          <w:ilvl w:val="0"/>
          <w:numId w:val="3"/>
        </w:numPr>
        <w:tabs>
          <w:tab w:val="left" w:pos="0"/>
        </w:tabs>
        <w:ind w:left="0" w:firstLine="426"/>
        <w:jc w:val="both"/>
        <w:outlineLvl w:val="0"/>
      </w:pPr>
      <w:r w:rsidRPr="0060392F">
        <w:t>за работу в многосменном режиме, при выполнении работ за пределами нормальной пр</w:t>
      </w:r>
      <w:r w:rsidRPr="0060392F">
        <w:t>о</w:t>
      </w:r>
      <w:r w:rsidRPr="0060392F">
        <w:t>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8C2159" w:rsidRPr="0060392F" w:rsidRDefault="008C2159" w:rsidP="008C2159">
      <w:pPr>
        <w:suppressAutoHyphens/>
        <w:jc w:val="both"/>
        <w:outlineLvl w:val="0"/>
      </w:pPr>
      <w:r w:rsidRPr="0060392F">
        <w:t>- После получения письменного распоряжения все специалисты подрядчика, необходимые, для выполнения неотложных</w:t>
      </w:r>
      <w:r w:rsidRPr="0060392F">
        <w:rPr>
          <w:b/>
        </w:rPr>
        <w:t xml:space="preserve"> </w:t>
      </w:r>
      <w:r w:rsidRPr="0060392F">
        <w:t>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8C2159" w:rsidRPr="0060392F" w:rsidRDefault="008C2159" w:rsidP="008C2159">
      <w:pPr>
        <w:suppressAutoHyphens/>
        <w:jc w:val="both"/>
        <w:outlineLvl w:val="0"/>
      </w:pPr>
      <w:r w:rsidRPr="0060392F"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8C2159" w:rsidRPr="0060392F" w:rsidRDefault="008C2159" w:rsidP="008C2159">
      <w:pPr>
        <w:jc w:val="both"/>
      </w:pPr>
      <w:r w:rsidRPr="0060392F">
        <w:t>- Для организации выполнения неотложных (аварийных) ремонтных работ в структурных по</w:t>
      </w:r>
      <w:r w:rsidRPr="0060392F">
        <w:t>д</w:t>
      </w:r>
      <w:r w:rsidRPr="0060392F">
        <w:t>разделениях ОАО «ТГК-1» в нерабочее время подрядчик назначает должностное лицо, отве</w:t>
      </w:r>
      <w:r w:rsidRPr="0060392F">
        <w:t>т</w:t>
      </w:r>
      <w:r w:rsidRPr="0060392F">
        <w:t>ственное за их выполнение персоналом подрядчика.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8C2159" w:rsidRPr="0060392F" w:rsidRDefault="008C2159" w:rsidP="008C2159">
      <w:pPr>
        <w:jc w:val="both"/>
      </w:pPr>
      <w:r w:rsidRPr="0060392F">
        <w:t>- Ответственный дежурный обязан организовать работу по устранению дефектов.</w:t>
      </w:r>
    </w:p>
    <w:p w:rsidR="008C2159" w:rsidRPr="0060392F" w:rsidRDefault="008C2159" w:rsidP="008C2159">
      <w:pPr>
        <w:suppressAutoHyphens/>
        <w:jc w:val="both"/>
        <w:outlineLvl w:val="0"/>
      </w:pPr>
      <w:r w:rsidRPr="0060392F">
        <w:t>- В целях повышения устойчивости энерго</w:t>
      </w:r>
      <w:r>
        <w:t>снабжения</w:t>
      </w:r>
      <w:r w:rsidRPr="0060392F">
        <w:t>, обеспечения надёжности работы гидроэлектростанций ОАО «ТГК-1» для выполнения неотложных (аварийных) ремонтных работ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EC79FE" w:rsidRPr="00C22D2A" w:rsidRDefault="00EC79FE" w:rsidP="00771EB2">
      <w:pPr>
        <w:suppressAutoHyphens/>
        <w:jc w:val="both"/>
        <w:outlineLvl w:val="0"/>
      </w:pPr>
    </w:p>
    <w:p w:rsidR="00771EB2" w:rsidRPr="00C22D2A" w:rsidRDefault="00186105" w:rsidP="00771EB2">
      <w:pPr>
        <w:suppressAutoHyphens/>
        <w:jc w:val="both"/>
        <w:outlineLvl w:val="0"/>
        <w:rPr>
          <w:b/>
        </w:rPr>
      </w:pPr>
      <w:r w:rsidRPr="00C22D2A">
        <w:rPr>
          <w:b/>
        </w:rPr>
        <w:t>5.2</w:t>
      </w:r>
      <w:r w:rsidR="00EC79FE" w:rsidRPr="00C22D2A">
        <w:rPr>
          <w:b/>
        </w:rPr>
        <w:t>.</w:t>
      </w:r>
      <w:r w:rsidRPr="00C22D2A">
        <w:rPr>
          <w:b/>
        </w:rPr>
        <w:t>4.</w:t>
      </w:r>
      <w:r w:rsidR="00771EB2" w:rsidRPr="00C22D2A">
        <w:rPr>
          <w:b/>
        </w:rPr>
        <w:t xml:space="preserve"> Требования к подрядчикам</w:t>
      </w:r>
      <w:r w:rsidR="00690363" w:rsidRPr="00C22D2A">
        <w:rPr>
          <w:b/>
        </w:rPr>
        <w:t xml:space="preserve"> при привлечении субподрядчиков.</w:t>
      </w:r>
    </w:p>
    <w:p w:rsidR="00771EB2" w:rsidRPr="00C22D2A" w:rsidRDefault="00E25BC1" w:rsidP="00C844C6">
      <w:pPr>
        <w:pStyle w:val="af5"/>
        <w:numPr>
          <w:ilvl w:val="0"/>
          <w:numId w:val="12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lastRenderedPageBreak/>
        <w:t>П</w:t>
      </w:r>
      <w:r w:rsidR="00771EB2" w:rsidRPr="00C22D2A">
        <w:t xml:space="preserve">ри планирующемся привлечении для выполнения работ </w:t>
      </w:r>
      <w:r w:rsidR="00CE73F8" w:rsidRPr="00C22D2A">
        <w:t>с</w:t>
      </w:r>
      <w:r w:rsidR="00771EB2" w:rsidRPr="00C22D2A">
        <w:t xml:space="preserve">убподрядчиков </w:t>
      </w:r>
      <w:r w:rsidR="00CE73F8" w:rsidRPr="00C22D2A">
        <w:t>п</w:t>
      </w:r>
      <w:r w:rsidR="00771EB2" w:rsidRPr="00C22D2A">
        <w:t>одрядчик должен иметь свидетельство СРО на исполнение функций генерального подрядчика с указанием на какие виды работ</w:t>
      </w:r>
      <w:r w:rsidR="00FC3330" w:rsidRPr="00C22D2A">
        <w:t xml:space="preserve"> </w:t>
      </w:r>
      <w:r w:rsidR="00771EB2" w:rsidRPr="00C22D2A">
        <w:t>(строитель</w:t>
      </w:r>
      <w:r w:rsidR="00FC3330" w:rsidRPr="00C22D2A">
        <w:t>ные, проектные, изыскательские).</w:t>
      </w:r>
    </w:p>
    <w:p w:rsidR="00D23422" w:rsidRPr="00C22D2A" w:rsidRDefault="00771EB2" w:rsidP="00C844C6">
      <w:pPr>
        <w:pStyle w:val="af5"/>
        <w:numPr>
          <w:ilvl w:val="0"/>
          <w:numId w:val="12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 xml:space="preserve">Подрядчик обязан включить в свою заявку на участие в конкурентной процедуре подробные сведения обо всех </w:t>
      </w:r>
      <w:r w:rsidR="00CE73F8" w:rsidRPr="00C22D2A">
        <w:t>с</w:t>
      </w:r>
      <w:r w:rsidRPr="00C22D2A">
        <w:t xml:space="preserve">убподрядчиках, которых он предполагает </w:t>
      </w:r>
      <w:r w:rsidR="00FC3330" w:rsidRPr="00C22D2A">
        <w:t>привлечь</w:t>
      </w:r>
      <w:r w:rsidRPr="00C22D2A">
        <w:t xml:space="preserve"> для выполнения работ</w:t>
      </w:r>
      <w:r w:rsidR="00FC3330" w:rsidRPr="00C22D2A">
        <w:t xml:space="preserve"> в 2014 году</w:t>
      </w:r>
      <w:r w:rsidR="00E25BC1" w:rsidRPr="00C22D2A">
        <w:t>. На каждые последующие годы</w:t>
      </w:r>
      <w:r w:rsidR="00D23422" w:rsidRPr="00C22D2A">
        <w:t>,</w:t>
      </w:r>
      <w:r w:rsidR="00E25BC1" w:rsidRPr="00C22D2A">
        <w:t xml:space="preserve"> </w:t>
      </w:r>
      <w:r w:rsidR="00D23422" w:rsidRPr="00C22D2A">
        <w:t xml:space="preserve">не позднее, чем за </w:t>
      </w:r>
      <w:r w:rsidR="004B732D">
        <w:t>3</w:t>
      </w:r>
      <w:r w:rsidR="00D23422" w:rsidRPr="00C22D2A">
        <w:t xml:space="preserve"> месяца до начала планируемого года </w:t>
      </w:r>
      <w:r w:rsidR="00CE73F8" w:rsidRPr="00C22D2A">
        <w:t>п</w:t>
      </w:r>
      <w:r w:rsidR="00D23422" w:rsidRPr="00C22D2A">
        <w:t>одрядчик обязан соглас</w:t>
      </w:r>
      <w:r w:rsidR="003F2D26" w:rsidRPr="00C22D2A">
        <w:t xml:space="preserve">овать с </w:t>
      </w:r>
      <w:r w:rsidR="00CE73F8" w:rsidRPr="00C22D2A">
        <w:t>з</w:t>
      </w:r>
      <w:r w:rsidR="003F2D26" w:rsidRPr="00C22D2A">
        <w:t xml:space="preserve">аказчиком </w:t>
      </w:r>
      <w:r w:rsidR="00CE73F8" w:rsidRPr="00C22D2A">
        <w:t>с</w:t>
      </w:r>
      <w:r w:rsidR="003F2D26" w:rsidRPr="00C22D2A">
        <w:t>убподрядные организации</w:t>
      </w:r>
      <w:r w:rsidR="00D23422" w:rsidRPr="00C22D2A">
        <w:t>, пл</w:t>
      </w:r>
      <w:r w:rsidR="003F2D26" w:rsidRPr="00C22D2A">
        <w:t>анируемые</w:t>
      </w:r>
      <w:r w:rsidR="00D23422" w:rsidRPr="00C22D2A">
        <w:t xml:space="preserve"> для привлечения выполне</w:t>
      </w:r>
      <w:r w:rsidR="003F2D26" w:rsidRPr="00C22D2A">
        <w:t>н</w:t>
      </w:r>
      <w:r w:rsidR="00D23422" w:rsidRPr="00C22D2A">
        <w:t>ия ремонта.</w:t>
      </w:r>
    </w:p>
    <w:p w:rsidR="00771EB2" w:rsidRPr="00C22D2A" w:rsidRDefault="00771EB2" w:rsidP="00C844C6">
      <w:pPr>
        <w:pStyle w:val="af5"/>
        <w:numPr>
          <w:ilvl w:val="0"/>
          <w:numId w:val="12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 xml:space="preserve">Подрядчик обязан прикладывать к своей заявке письменное согласие </w:t>
      </w:r>
      <w:r w:rsidR="00CE73F8" w:rsidRPr="00C22D2A">
        <w:t>с</w:t>
      </w:r>
      <w:r w:rsidRPr="00C22D2A">
        <w:t>убподрядчиков на в</w:t>
      </w:r>
      <w:r w:rsidR="00FC3330" w:rsidRPr="00C22D2A">
        <w:t>ыполнение планируемых ими работ.</w:t>
      </w:r>
    </w:p>
    <w:p w:rsidR="00771EB2" w:rsidRPr="00C22D2A" w:rsidRDefault="00771EB2" w:rsidP="00C844C6">
      <w:pPr>
        <w:pStyle w:val="af5"/>
        <w:numPr>
          <w:ilvl w:val="0"/>
          <w:numId w:val="12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 xml:space="preserve">Подрядчик должен обеспечить соответствие любого предложенного </w:t>
      </w:r>
      <w:r w:rsidR="00CE73F8" w:rsidRPr="00C22D2A">
        <w:t>с</w:t>
      </w:r>
      <w:r w:rsidRPr="00C22D2A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771EB2" w:rsidRPr="00C22D2A" w:rsidRDefault="00AA3ABE" w:rsidP="00C844C6">
      <w:pPr>
        <w:pStyle w:val="af5"/>
        <w:numPr>
          <w:ilvl w:val="0"/>
          <w:numId w:val="12"/>
        </w:numPr>
        <w:tabs>
          <w:tab w:val="left" w:pos="426"/>
        </w:tabs>
        <w:suppressAutoHyphens/>
        <w:ind w:left="0" w:firstLine="0"/>
        <w:jc w:val="both"/>
        <w:outlineLvl w:val="0"/>
      </w:pPr>
      <w:r w:rsidRPr="00C22D2A">
        <w:t>Заказчик</w:t>
      </w:r>
      <w:r w:rsidR="00771EB2" w:rsidRPr="00C22D2A">
        <w:t xml:space="preserve"> оставляет за собой право отклонить любого из предложенных </w:t>
      </w:r>
      <w:r w:rsidR="00CE73F8" w:rsidRPr="00C22D2A">
        <w:t>с</w:t>
      </w:r>
      <w:r w:rsidR="00771EB2" w:rsidRPr="00C22D2A">
        <w:t>убподрядчиков.</w:t>
      </w:r>
    </w:p>
    <w:bookmarkEnd w:id="1"/>
    <w:bookmarkEnd w:id="2"/>
    <w:bookmarkEnd w:id="3"/>
    <w:bookmarkEnd w:id="4"/>
    <w:bookmarkEnd w:id="5"/>
    <w:p w:rsidR="00020F99" w:rsidRPr="00C22D2A" w:rsidRDefault="00020F99" w:rsidP="00C844C6">
      <w:pPr>
        <w:pStyle w:val="af5"/>
        <w:numPr>
          <w:ilvl w:val="0"/>
          <w:numId w:val="12"/>
        </w:numPr>
        <w:tabs>
          <w:tab w:val="left" w:pos="426"/>
        </w:tabs>
        <w:suppressAutoHyphens/>
        <w:ind w:left="0" w:firstLine="0"/>
        <w:jc w:val="both"/>
      </w:pPr>
      <w:r w:rsidRPr="00C22D2A">
        <w:t xml:space="preserve">Подрядчик обязан координировать работу всех </w:t>
      </w:r>
      <w:r w:rsidR="00CE73F8" w:rsidRPr="00C22D2A">
        <w:t>с</w:t>
      </w:r>
      <w:r w:rsidRPr="00C22D2A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A4DB8" w:rsidRPr="00C22D2A" w:rsidRDefault="005A4DB8" w:rsidP="00C844C6">
      <w:pPr>
        <w:pStyle w:val="af5"/>
        <w:numPr>
          <w:ilvl w:val="0"/>
          <w:numId w:val="12"/>
        </w:numPr>
        <w:tabs>
          <w:tab w:val="left" w:pos="426"/>
        </w:tabs>
        <w:suppressAutoHyphens/>
        <w:ind w:left="0" w:firstLine="0"/>
        <w:jc w:val="both"/>
      </w:pPr>
      <w:r w:rsidRPr="00C22D2A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20F99" w:rsidRDefault="00020F99" w:rsidP="00C844C6">
      <w:pPr>
        <w:pStyle w:val="af5"/>
        <w:numPr>
          <w:ilvl w:val="0"/>
          <w:numId w:val="12"/>
        </w:numPr>
        <w:tabs>
          <w:tab w:val="left" w:pos="426"/>
        </w:tabs>
        <w:suppressAutoHyphens/>
        <w:ind w:left="0" w:firstLine="0"/>
        <w:jc w:val="both"/>
      </w:pPr>
      <w:r w:rsidRPr="00C22D2A">
        <w:t xml:space="preserve">При планирующемся привлечении для выполнения работ нескольких </w:t>
      </w:r>
      <w:r w:rsidR="00CE73F8" w:rsidRPr="00C22D2A">
        <w:t>с</w:t>
      </w:r>
      <w:r w:rsidRPr="00C22D2A">
        <w:t xml:space="preserve">убподрядчиков (поставщиков), </w:t>
      </w:r>
      <w:r w:rsidR="00CE73F8" w:rsidRPr="00C22D2A">
        <w:t>п</w:t>
      </w:r>
      <w:r w:rsidRPr="00C22D2A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715E79" w:rsidRDefault="00715E79" w:rsidP="00715E79">
      <w:pPr>
        <w:tabs>
          <w:tab w:val="left" w:pos="426"/>
        </w:tabs>
        <w:suppressAutoHyphens/>
        <w:jc w:val="both"/>
      </w:pPr>
    </w:p>
    <w:p w:rsidR="00C9259B" w:rsidRDefault="00186105" w:rsidP="00C9259B">
      <w:pPr>
        <w:suppressAutoHyphens/>
        <w:jc w:val="both"/>
        <w:rPr>
          <w:b/>
        </w:rPr>
      </w:pPr>
      <w:r w:rsidRPr="00C22D2A">
        <w:rPr>
          <w:b/>
        </w:rPr>
        <w:t>6</w:t>
      </w:r>
      <w:r w:rsidR="00690363" w:rsidRPr="00C22D2A">
        <w:rPr>
          <w:b/>
        </w:rPr>
        <w:t>. Запасные части и материалы.</w:t>
      </w:r>
    </w:p>
    <w:p w:rsidR="003D1B3A" w:rsidRPr="00C22D2A" w:rsidRDefault="003D1B3A" w:rsidP="00C9259B">
      <w:pPr>
        <w:suppressAutoHyphens/>
        <w:jc w:val="both"/>
        <w:rPr>
          <w:b/>
        </w:rPr>
      </w:pPr>
    </w:p>
    <w:p w:rsidR="00C9259B" w:rsidRPr="00C22D2A" w:rsidRDefault="00186105" w:rsidP="00C9259B">
      <w:pPr>
        <w:suppressAutoHyphens/>
        <w:jc w:val="both"/>
        <w:rPr>
          <w:b/>
        </w:rPr>
      </w:pPr>
      <w:r w:rsidRPr="00C22D2A">
        <w:rPr>
          <w:b/>
        </w:rPr>
        <w:t>6.</w:t>
      </w:r>
      <w:r w:rsidR="00C9259B" w:rsidRPr="00C22D2A">
        <w:rPr>
          <w:b/>
        </w:rPr>
        <w:t>1. Запасны</w:t>
      </w:r>
      <w:r w:rsidRPr="00C22D2A">
        <w:rPr>
          <w:b/>
        </w:rPr>
        <w:t>е части и материалы</w:t>
      </w:r>
      <w:r w:rsidR="00690363" w:rsidRPr="00C22D2A">
        <w:rPr>
          <w:b/>
        </w:rPr>
        <w:t>,</w:t>
      </w:r>
      <w:r w:rsidRPr="00C22D2A">
        <w:rPr>
          <w:b/>
        </w:rPr>
        <w:t xml:space="preserve"> поставляемые</w:t>
      </w:r>
      <w:r w:rsidR="00C9259B" w:rsidRPr="00C22D2A">
        <w:rPr>
          <w:b/>
        </w:rPr>
        <w:t xml:space="preserve"> </w:t>
      </w:r>
      <w:r w:rsidR="005A4DB8" w:rsidRPr="00C22D2A">
        <w:rPr>
          <w:b/>
        </w:rPr>
        <w:t>з</w:t>
      </w:r>
      <w:r w:rsidR="00C9259B" w:rsidRPr="00C22D2A">
        <w:rPr>
          <w:b/>
        </w:rPr>
        <w:t>аказчиком.</w:t>
      </w:r>
    </w:p>
    <w:tbl>
      <w:tblPr>
        <w:tblW w:w="9795" w:type="dxa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1532"/>
        <w:gridCol w:w="5244"/>
        <w:gridCol w:w="1134"/>
        <w:gridCol w:w="1353"/>
      </w:tblGrid>
      <w:tr w:rsidR="00C9259B" w:rsidRPr="00C22D2A" w:rsidTr="003D1B3A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C9259B" w:rsidRPr="00C22D2A" w:rsidRDefault="00C9259B" w:rsidP="00751ECD">
            <w:pPr>
              <w:suppressAutoHyphens/>
              <w:jc w:val="center"/>
            </w:pPr>
            <w:r w:rsidRPr="00C22D2A">
              <w:t>№ п/п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9259B" w:rsidRPr="00C22D2A" w:rsidRDefault="00C9259B" w:rsidP="00751ECD">
            <w:pPr>
              <w:suppressAutoHyphens/>
              <w:jc w:val="center"/>
            </w:pPr>
            <w:r w:rsidRPr="00C22D2A">
              <w:t>Номенклатурный номер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9259B" w:rsidRPr="00C22D2A" w:rsidRDefault="00C9259B" w:rsidP="00751ECD">
            <w:pPr>
              <w:suppressAutoHyphens/>
              <w:jc w:val="center"/>
            </w:pPr>
            <w:r w:rsidRPr="00C22D2A"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59B" w:rsidRPr="00C22D2A" w:rsidRDefault="00C9259B" w:rsidP="00751ECD">
            <w:pPr>
              <w:suppressAutoHyphens/>
              <w:jc w:val="center"/>
            </w:pPr>
            <w:r w:rsidRPr="00C22D2A">
              <w:t>Единица измерения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C9259B" w:rsidRPr="00C22D2A" w:rsidRDefault="00C9259B" w:rsidP="00751ECD">
            <w:pPr>
              <w:suppressAutoHyphens/>
              <w:jc w:val="center"/>
            </w:pPr>
            <w:r w:rsidRPr="00C22D2A">
              <w:t>Количество</w:t>
            </w:r>
          </w:p>
        </w:tc>
      </w:tr>
      <w:tr w:rsidR="008F2CCE" w:rsidRPr="00C22D2A" w:rsidTr="00383997">
        <w:trPr>
          <w:trHeight w:val="20"/>
          <w:jc w:val="center"/>
        </w:trPr>
        <w:tc>
          <w:tcPr>
            <w:tcW w:w="9795" w:type="dxa"/>
            <w:gridSpan w:val="5"/>
            <w:shd w:val="clear" w:color="auto" w:fill="auto"/>
            <w:noWrap/>
            <w:vAlign w:val="center"/>
          </w:tcPr>
          <w:p w:rsidR="008F2CCE" w:rsidRPr="00C22D2A" w:rsidRDefault="008F2CCE" w:rsidP="008F2CCE">
            <w:pPr>
              <w:suppressAutoHyphens/>
              <w:jc w:val="center"/>
              <w:rPr>
                <w:b/>
                <w:i/>
              </w:rPr>
            </w:pPr>
            <w:r w:rsidRPr="00C22D2A">
              <w:rPr>
                <w:b/>
              </w:rPr>
              <w:t>Серебрянской</w:t>
            </w:r>
            <w:r w:rsidRPr="00C22D2A">
              <w:rPr>
                <w:b/>
                <w:i/>
              </w:rPr>
              <w:t xml:space="preserve"> </w:t>
            </w:r>
            <w:r w:rsidRPr="00C22D2A">
              <w:rPr>
                <w:b/>
              </w:rPr>
              <w:t>ГЭС-1 (ГЭС-15)</w:t>
            </w:r>
            <w:r w:rsidR="00CC11DC" w:rsidRPr="00C22D2A">
              <w:rPr>
                <w:b/>
              </w:rPr>
              <w:t>, Серебрянской</w:t>
            </w:r>
            <w:r w:rsidR="00CC11DC" w:rsidRPr="00C22D2A">
              <w:rPr>
                <w:b/>
                <w:i/>
              </w:rPr>
              <w:t xml:space="preserve"> </w:t>
            </w:r>
            <w:r w:rsidR="00CC11DC" w:rsidRPr="00C22D2A">
              <w:rPr>
                <w:b/>
              </w:rPr>
              <w:t>ГЭС-2 (ГЭС-16)</w:t>
            </w:r>
            <w:r w:rsidR="00CC11DC" w:rsidRPr="00C22D2A">
              <w:t xml:space="preserve"> </w:t>
            </w:r>
            <w:r w:rsidRPr="00C22D2A">
              <w:rPr>
                <w:b/>
              </w:rPr>
              <w:t>2014 год</w:t>
            </w:r>
          </w:p>
        </w:tc>
      </w:tr>
      <w:tr w:rsidR="00906002" w:rsidRPr="00C22D2A" w:rsidTr="003D1B3A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906002" w:rsidRPr="00C22D2A" w:rsidRDefault="00CC11DC" w:rsidP="00CC11DC">
            <w:pPr>
              <w:suppressAutoHyphens/>
              <w:jc w:val="center"/>
            </w:pPr>
            <w:r w:rsidRPr="00C22D2A">
              <w:t>1.</w:t>
            </w:r>
          </w:p>
        </w:tc>
        <w:tc>
          <w:tcPr>
            <w:tcW w:w="1532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suppressAutoHyphens/>
              <w:jc w:val="both"/>
              <w:rPr>
                <w:i/>
              </w:rPr>
            </w:pPr>
          </w:p>
        </w:tc>
        <w:tc>
          <w:tcPr>
            <w:tcW w:w="5244" w:type="dxa"/>
            <w:shd w:val="clear" w:color="auto" w:fill="auto"/>
            <w:noWrap/>
            <w:vAlign w:val="center"/>
          </w:tcPr>
          <w:p w:rsidR="00906002" w:rsidRPr="00C22D2A" w:rsidRDefault="00906002" w:rsidP="003621D4">
            <w:pPr>
              <w:pStyle w:val="20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Резина рулонная ТМКЩ – 5мм</w:t>
            </w:r>
          </w:p>
        </w:tc>
        <w:tc>
          <w:tcPr>
            <w:tcW w:w="1134" w:type="dxa"/>
            <w:shd w:val="clear" w:color="auto" w:fill="auto"/>
            <w:noWrap/>
          </w:tcPr>
          <w:p w:rsidR="00906002" w:rsidRPr="00C22D2A" w:rsidRDefault="00906002" w:rsidP="0090600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353" w:type="dxa"/>
            <w:shd w:val="clear" w:color="auto" w:fill="auto"/>
            <w:noWrap/>
          </w:tcPr>
          <w:p w:rsidR="00906002" w:rsidRPr="00C22D2A" w:rsidRDefault="00906002" w:rsidP="0090600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90</w:t>
            </w:r>
          </w:p>
        </w:tc>
      </w:tr>
      <w:tr w:rsidR="00906002" w:rsidRPr="00C22D2A" w:rsidTr="003D1B3A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906002" w:rsidRPr="00C22D2A" w:rsidRDefault="00CC11DC" w:rsidP="00CC11DC">
            <w:pPr>
              <w:suppressAutoHyphens/>
              <w:jc w:val="center"/>
            </w:pPr>
            <w:r w:rsidRPr="00C22D2A">
              <w:t>2.</w:t>
            </w:r>
          </w:p>
        </w:tc>
        <w:tc>
          <w:tcPr>
            <w:tcW w:w="1532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suppressAutoHyphens/>
              <w:jc w:val="both"/>
              <w:rPr>
                <w:i/>
              </w:rPr>
            </w:pPr>
          </w:p>
        </w:tc>
        <w:tc>
          <w:tcPr>
            <w:tcW w:w="5244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pStyle w:val="20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Смазочный материал ЦИАТИМ - 203</w:t>
            </w:r>
          </w:p>
        </w:tc>
        <w:tc>
          <w:tcPr>
            <w:tcW w:w="1134" w:type="dxa"/>
            <w:shd w:val="clear" w:color="auto" w:fill="auto"/>
            <w:noWrap/>
          </w:tcPr>
          <w:p w:rsidR="00906002" w:rsidRPr="00C22D2A" w:rsidRDefault="00906002" w:rsidP="0090600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353" w:type="dxa"/>
            <w:shd w:val="clear" w:color="auto" w:fill="auto"/>
            <w:noWrap/>
          </w:tcPr>
          <w:p w:rsidR="00906002" w:rsidRPr="00C22D2A" w:rsidRDefault="00906002" w:rsidP="0090600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906002" w:rsidRPr="00C22D2A" w:rsidTr="003D1B3A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906002" w:rsidRPr="00C22D2A" w:rsidRDefault="00CC11DC" w:rsidP="00CC11DC">
            <w:pPr>
              <w:suppressAutoHyphens/>
              <w:jc w:val="center"/>
            </w:pPr>
            <w:r w:rsidRPr="00C22D2A">
              <w:t>3.</w:t>
            </w:r>
          </w:p>
        </w:tc>
        <w:tc>
          <w:tcPr>
            <w:tcW w:w="1532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suppressAutoHyphens/>
              <w:jc w:val="both"/>
              <w:rPr>
                <w:i/>
              </w:rPr>
            </w:pPr>
          </w:p>
        </w:tc>
        <w:tc>
          <w:tcPr>
            <w:tcW w:w="5244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pStyle w:val="20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Бензин АИ-92</w:t>
            </w:r>
          </w:p>
        </w:tc>
        <w:tc>
          <w:tcPr>
            <w:tcW w:w="1134" w:type="dxa"/>
            <w:shd w:val="clear" w:color="auto" w:fill="auto"/>
            <w:noWrap/>
          </w:tcPr>
          <w:p w:rsidR="00906002" w:rsidRPr="00C22D2A" w:rsidRDefault="00906002" w:rsidP="0090600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л</w:t>
            </w:r>
          </w:p>
        </w:tc>
        <w:tc>
          <w:tcPr>
            <w:tcW w:w="1353" w:type="dxa"/>
            <w:shd w:val="clear" w:color="auto" w:fill="auto"/>
            <w:noWrap/>
          </w:tcPr>
          <w:p w:rsidR="00906002" w:rsidRPr="00C22D2A" w:rsidRDefault="00906002" w:rsidP="0090600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906002" w:rsidRPr="00C22D2A" w:rsidTr="003D1B3A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906002" w:rsidRPr="00C22D2A" w:rsidRDefault="00CC11DC" w:rsidP="00CC11DC">
            <w:pPr>
              <w:suppressAutoHyphens/>
              <w:jc w:val="center"/>
            </w:pPr>
            <w:r w:rsidRPr="00C22D2A">
              <w:t>4.</w:t>
            </w:r>
          </w:p>
        </w:tc>
        <w:tc>
          <w:tcPr>
            <w:tcW w:w="1532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suppressAutoHyphens/>
              <w:jc w:val="both"/>
              <w:rPr>
                <w:i/>
              </w:rPr>
            </w:pPr>
          </w:p>
        </w:tc>
        <w:tc>
          <w:tcPr>
            <w:tcW w:w="5244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pStyle w:val="20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Ветошь</w:t>
            </w:r>
          </w:p>
        </w:tc>
        <w:tc>
          <w:tcPr>
            <w:tcW w:w="1134" w:type="dxa"/>
            <w:shd w:val="clear" w:color="auto" w:fill="auto"/>
            <w:noWrap/>
          </w:tcPr>
          <w:p w:rsidR="00906002" w:rsidRPr="00C22D2A" w:rsidRDefault="00906002" w:rsidP="0090600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353" w:type="dxa"/>
            <w:shd w:val="clear" w:color="auto" w:fill="auto"/>
            <w:noWrap/>
          </w:tcPr>
          <w:p w:rsidR="00906002" w:rsidRPr="00C22D2A" w:rsidRDefault="00906002" w:rsidP="0090600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906002" w:rsidRPr="00C22D2A" w:rsidTr="003D1B3A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906002" w:rsidRPr="00C22D2A" w:rsidRDefault="00CC11DC" w:rsidP="00CC11DC">
            <w:pPr>
              <w:suppressAutoHyphens/>
              <w:jc w:val="center"/>
            </w:pPr>
            <w:r w:rsidRPr="00C22D2A">
              <w:t>5.</w:t>
            </w:r>
          </w:p>
        </w:tc>
        <w:tc>
          <w:tcPr>
            <w:tcW w:w="1532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suppressAutoHyphens/>
              <w:jc w:val="both"/>
              <w:rPr>
                <w:i/>
              </w:rPr>
            </w:pPr>
          </w:p>
        </w:tc>
        <w:tc>
          <w:tcPr>
            <w:tcW w:w="5244" w:type="dxa"/>
            <w:shd w:val="clear" w:color="auto" w:fill="auto"/>
            <w:noWrap/>
            <w:vAlign w:val="center"/>
          </w:tcPr>
          <w:p w:rsidR="00906002" w:rsidRPr="00C22D2A" w:rsidRDefault="003D1B3A" w:rsidP="00906002">
            <w:pPr>
              <w:suppressAutoHyphens/>
              <w:rPr>
                <w:i/>
              </w:rPr>
            </w:pPr>
            <w:r>
              <w:t xml:space="preserve">Утеплитель дверной </w:t>
            </w:r>
            <w:r w:rsidR="00906002" w:rsidRPr="00C22D2A">
              <w:t>(утепление дверей приводов)</w:t>
            </w:r>
          </w:p>
        </w:tc>
        <w:tc>
          <w:tcPr>
            <w:tcW w:w="1134" w:type="dxa"/>
            <w:shd w:val="clear" w:color="auto" w:fill="auto"/>
            <w:noWrap/>
          </w:tcPr>
          <w:p w:rsidR="00906002" w:rsidRPr="00C22D2A" w:rsidRDefault="00906002" w:rsidP="0090600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м</w:t>
            </w:r>
          </w:p>
        </w:tc>
        <w:tc>
          <w:tcPr>
            <w:tcW w:w="1353" w:type="dxa"/>
            <w:shd w:val="clear" w:color="auto" w:fill="auto"/>
            <w:noWrap/>
          </w:tcPr>
          <w:p w:rsidR="00906002" w:rsidRPr="00C22D2A" w:rsidRDefault="00906002" w:rsidP="0090600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50</w:t>
            </w:r>
          </w:p>
        </w:tc>
      </w:tr>
      <w:tr w:rsidR="00906002" w:rsidRPr="00C22D2A" w:rsidTr="003D1B3A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906002" w:rsidRPr="00C22D2A" w:rsidRDefault="00CC11DC" w:rsidP="00CC11DC">
            <w:pPr>
              <w:suppressAutoHyphens/>
              <w:jc w:val="center"/>
            </w:pPr>
            <w:r w:rsidRPr="00C22D2A">
              <w:t>6.</w:t>
            </w:r>
          </w:p>
        </w:tc>
        <w:tc>
          <w:tcPr>
            <w:tcW w:w="1532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suppressAutoHyphens/>
              <w:jc w:val="both"/>
              <w:rPr>
                <w:i/>
              </w:rPr>
            </w:pPr>
          </w:p>
        </w:tc>
        <w:tc>
          <w:tcPr>
            <w:tcW w:w="5244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suppressAutoHyphens/>
              <w:rPr>
                <w:i/>
              </w:rPr>
            </w:pPr>
            <w:r w:rsidRPr="00C22D2A">
              <w:t>Электроды МР-3, 4 мм</w:t>
            </w:r>
          </w:p>
        </w:tc>
        <w:tc>
          <w:tcPr>
            <w:tcW w:w="1134" w:type="dxa"/>
            <w:shd w:val="clear" w:color="auto" w:fill="auto"/>
            <w:noWrap/>
          </w:tcPr>
          <w:p w:rsidR="00906002" w:rsidRPr="00C22D2A" w:rsidRDefault="00906002" w:rsidP="00383997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353" w:type="dxa"/>
            <w:shd w:val="clear" w:color="auto" w:fill="auto"/>
            <w:noWrap/>
          </w:tcPr>
          <w:p w:rsidR="00906002" w:rsidRPr="00C22D2A" w:rsidRDefault="00906002" w:rsidP="0090600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906002" w:rsidRPr="00C22D2A" w:rsidTr="003D1B3A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906002" w:rsidRPr="00C22D2A" w:rsidRDefault="00CC11DC" w:rsidP="00CC11DC">
            <w:pPr>
              <w:suppressAutoHyphens/>
              <w:jc w:val="center"/>
            </w:pPr>
            <w:r w:rsidRPr="00C22D2A">
              <w:t>7.</w:t>
            </w:r>
          </w:p>
        </w:tc>
        <w:tc>
          <w:tcPr>
            <w:tcW w:w="1532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suppressAutoHyphens/>
              <w:jc w:val="both"/>
              <w:rPr>
                <w:i/>
              </w:rPr>
            </w:pPr>
          </w:p>
        </w:tc>
        <w:tc>
          <w:tcPr>
            <w:tcW w:w="5244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suppressAutoHyphens/>
              <w:jc w:val="both"/>
            </w:pPr>
            <w:r w:rsidRPr="00C22D2A">
              <w:t xml:space="preserve">Краска </w:t>
            </w:r>
            <w:proofErr w:type="spellStart"/>
            <w:r w:rsidRPr="00C22D2A">
              <w:t>нитра</w:t>
            </w:r>
            <w:proofErr w:type="spellEnd"/>
            <w:r w:rsidRPr="00C22D2A">
              <w:t xml:space="preserve"> жёлтая</w:t>
            </w:r>
          </w:p>
        </w:tc>
        <w:tc>
          <w:tcPr>
            <w:tcW w:w="1134" w:type="dxa"/>
            <w:shd w:val="clear" w:color="auto" w:fill="auto"/>
            <w:noWrap/>
          </w:tcPr>
          <w:p w:rsidR="00906002" w:rsidRPr="00C22D2A" w:rsidRDefault="00906002" w:rsidP="00383997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л</w:t>
            </w:r>
          </w:p>
        </w:tc>
        <w:tc>
          <w:tcPr>
            <w:tcW w:w="1353" w:type="dxa"/>
            <w:shd w:val="clear" w:color="auto" w:fill="auto"/>
            <w:noWrap/>
          </w:tcPr>
          <w:p w:rsidR="00906002" w:rsidRPr="00C22D2A" w:rsidRDefault="00906002" w:rsidP="0090600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906002" w:rsidRPr="00C22D2A" w:rsidTr="003D1B3A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906002" w:rsidRPr="00C22D2A" w:rsidRDefault="00CC11DC" w:rsidP="00CC11DC">
            <w:pPr>
              <w:suppressAutoHyphens/>
              <w:jc w:val="center"/>
            </w:pPr>
            <w:r w:rsidRPr="00C22D2A">
              <w:t>8.</w:t>
            </w:r>
          </w:p>
        </w:tc>
        <w:tc>
          <w:tcPr>
            <w:tcW w:w="1532" w:type="dxa"/>
            <w:shd w:val="clear" w:color="auto" w:fill="auto"/>
            <w:noWrap/>
            <w:vAlign w:val="center"/>
          </w:tcPr>
          <w:p w:rsidR="00906002" w:rsidRPr="00C22D2A" w:rsidRDefault="00906002" w:rsidP="00BC13C2">
            <w:pPr>
              <w:suppressAutoHyphens/>
              <w:jc w:val="both"/>
              <w:rPr>
                <w:i/>
              </w:rPr>
            </w:pPr>
          </w:p>
        </w:tc>
        <w:tc>
          <w:tcPr>
            <w:tcW w:w="5244" w:type="dxa"/>
            <w:shd w:val="clear" w:color="auto" w:fill="auto"/>
            <w:noWrap/>
            <w:vAlign w:val="center"/>
          </w:tcPr>
          <w:p w:rsidR="00906002" w:rsidRPr="00C22D2A" w:rsidRDefault="00906002" w:rsidP="00906002">
            <w:pPr>
              <w:suppressAutoHyphens/>
              <w:jc w:val="both"/>
              <w:rPr>
                <w:i/>
              </w:rPr>
            </w:pPr>
            <w:r w:rsidRPr="00C22D2A">
              <w:t xml:space="preserve">Краска </w:t>
            </w:r>
            <w:proofErr w:type="spellStart"/>
            <w:r w:rsidRPr="00C22D2A">
              <w:t>нитра</w:t>
            </w:r>
            <w:proofErr w:type="spellEnd"/>
            <w:r w:rsidRPr="00C22D2A">
              <w:t xml:space="preserve"> зелёная</w:t>
            </w:r>
          </w:p>
        </w:tc>
        <w:tc>
          <w:tcPr>
            <w:tcW w:w="1134" w:type="dxa"/>
            <w:shd w:val="clear" w:color="auto" w:fill="auto"/>
            <w:noWrap/>
          </w:tcPr>
          <w:p w:rsidR="00906002" w:rsidRPr="00C22D2A" w:rsidRDefault="00906002" w:rsidP="00383997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л</w:t>
            </w:r>
          </w:p>
        </w:tc>
        <w:tc>
          <w:tcPr>
            <w:tcW w:w="1353" w:type="dxa"/>
            <w:shd w:val="clear" w:color="auto" w:fill="auto"/>
            <w:noWrap/>
          </w:tcPr>
          <w:p w:rsidR="00906002" w:rsidRPr="00C22D2A" w:rsidRDefault="00906002" w:rsidP="00383997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906002" w:rsidRPr="00C22D2A" w:rsidTr="003D1B3A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906002" w:rsidRPr="00C22D2A" w:rsidRDefault="00CC11DC" w:rsidP="00CC11DC">
            <w:pPr>
              <w:suppressAutoHyphens/>
              <w:jc w:val="center"/>
            </w:pPr>
            <w:r w:rsidRPr="00C22D2A">
              <w:t>9.</w:t>
            </w:r>
          </w:p>
        </w:tc>
        <w:tc>
          <w:tcPr>
            <w:tcW w:w="1532" w:type="dxa"/>
            <w:shd w:val="clear" w:color="auto" w:fill="auto"/>
            <w:noWrap/>
            <w:vAlign w:val="center"/>
          </w:tcPr>
          <w:p w:rsidR="00906002" w:rsidRPr="00C22D2A" w:rsidRDefault="00906002" w:rsidP="00BC13C2">
            <w:pPr>
              <w:suppressAutoHyphens/>
              <w:jc w:val="both"/>
              <w:rPr>
                <w:i/>
              </w:rPr>
            </w:pPr>
          </w:p>
        </w:tc>
        <w:tc>
          <w:tcPr>
            <w:tcW w:w="5244" w:type="dxa"/>
            <w:shd w:val="clear" w:color="auto" w:fill="auto"/>
            <w:noWrap/>
            <w:vAlign w:val="center"/>
          </w:tcPr>
          <w:p w:rsidR="00906002" w:rsidRPr="00C22D2A" w:rsidRDefault="00906002" w:rsidP="00F87C20">
            <w:pPr>
              <w:suppressAutoHyphens/>
              <w:jc w:val="both"/>
              <w:rPr>
                <w:i/>
              </w:rPr>
            </w:pPr>
            <w:r w:rsidRPr="00C22D2A">
              <w:t xml:space="preserve">Краска </w:t>
            </w:r>
            <w:proofErr w:type="spellStart"/>
            <w:r w:rsidRPr="00C22D2A">
              <w:t>нитра</w:t>
            </w:r>
            <w:proofErr w:type="spellEnd"/>
            <w:r w:rsidRPr="00C22D2A">
              <w:t xml:space="preserve"> </w:t>
            </w:r>
            <w:r w:rsidR="00F87C20">
              <w:t>к</w:t>
            </w:r>
            <w:r w:rsidRPr="00C22D2A">
              <w:t>расная</w:t>
            </w:r>
          </w:p>
        </w:tc>
        <w:tc>
          <w:tcPr>
            <w:tcW w:w="1134" w:type="dxa"/>
            <w:shd w:val="clear" w:color="auto" w:fill="auto"/>
            <w:noWrap/>
          </w:tcPr>
          <w:p w:rsidR="00906002" w:rsidRPr="00C22D2A" w:rsidRDefault="00906002" w:rsidP="00383997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л</w:t>
            </w:r>
          </w:p>
        </w:tc>
        <w:tc>
          <w:tcPr>
            <w:tcW w:w="1353" w:type="dxa"/>
            <w:shd w:val="clear" w:color="auto" w:fill="auto"/>
            <w:noWrap/>
          </w:tcPr>
          <w:p w:rsidR="00906002" w:rsidRPr="00C22D2A" w:rsidRDefault="00906002" w:rsidP="00383997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C22D2A">
              <w:rPr>
                <w:rFonts w:ascii="Times New Roman" w:hAnsi="Times New Roman"/>
                <w:szCs w:val="24"/>
              </w:rPr>
              <w:t>3</w:t>
            </w:r>
          </w:p>
        </w:tc>
      </w:tr>
    </w:tbl>
    <w:p w:rsidR="004B732D" w:rsidRDefault="004B732D" w:rsidP="00C9259B">
      <w:pPr>
        <w:rPr>
          <w:b/>
        </w:rPr>
      </w:pPr>
    </w:p>
    <w:p w:rsidR="00337B21" w:rsidRDefault="00186105" w:rsidP="00C9259B">
      <w:pPr>
        <w:rPr>
          <w:b/>
        </w:rPr>
      </w:pPr>
      <w:r w:rsidRPr="00C22D2A">
        <w:rPr>
          <w:b/>
        </w:rPr>
        <w:t>6.</w:t>
      </w:r>
      <w:r w:rsidR="00C9259B" w:rsidRPr="00C22D2A">
        <w:rPr>
          <w:b/>
        </w:rPr>
        <w:t xml:space="preserve">2.Запасные части и материалы, поставку которых </w:t>
      </w:r>
      <w:r w:rsidR="007D79F7" w:rsidRPr="00C22D2A">
        <w:rPr>
          <w:b/>
        </w:rPr>
        <w:t xml:space="preserve">может </w:t>
      </w:r>
      <w:r w:rsidR="00C9259B" w:rsidRPr="00C22D2A">
        <w:rPr>
          <w:b/>
        </w:rPr>
        <w:t>производит</w:t>
      </w:r>
      <w:r w:rsidR="007D79F7" w:rsidRPr="00C22D2A">
        <w:rPr>
          <w:b/>
        </w:rPr>
        <w:t>ь</w:t>
      </w:r>
      <w:r w:rsidR="00C9259B" w:rsidRPr="00C22D2A">
        <w:rPr>
          <w:b/>
        </w:rPr>
        <w:t xml:space="preserve"> </w:t>
      </w:r>
      <w:r w:rsidR="005A4DB8" w:rsidRPr="00C22D2A">
        <w:rPr>
          <w:b/>
        </w:rPr>
        <w:t>п</w:t>
      </w:r>
      <w:r w:rsidR="00C9259B" w:rsidRPr="00C22D2A">
        <w:rPr>
          <w:b/>
        </w:rPr>
        <w:t>одрядчик</w:t>
      </w:r>
      <w:r w:rsidR="007D79F7" w:rsidRPr="00C22D2A">
        <w:rPr>
          <w:b/>
        </w:rPr>
        <w:t xml:space="preserve"> по с</w:t>
      </w:r>
      <w:r w:rsidR="007D79F7" w:rsidRPr="00C22D2A">
        <w:rPr>
          <w:b/>
        </w:rPr>
        <w:t>о</w:t>
      </w:r>
      <w:r w:rsidR="007D79F7" w:rsidRPr="00C22D2A">
        <w:rPr>
          <w:b/>
        </w:rPr>
        <w:t xml:space="preserve">гласованию с </w:t>
      </w:r>
      <w:r w:rsidR="005A4DB8" w:rsidRPr="00C22D2A">
        <w:rPr>
          <w:b/>
        </w:rPr>
        <w:t>з</w:t>
      </w:r>
      <w:r w:rsidR="007D79F7" w:rsidRPr="00C22D2A">
        <w:rPr>
          <w:b/>
        </w:rPr>
        <w:t>аказчиком</w:t>
      </w:r>
      <w:r w:rsidR="00A05E29" w:rsidRPr="00C22D2A">
        <w:rPr>
          <w:b/>
        </w:rPr>
        <w:t>.</w:t>
      </w:r>
    </w:p>
    <w:p w:rsidR="003D1B3A" w:rsidRPr="00C22D2A" w:rsidRDefault="003D1B3A" w:rsidP="00C9259B">
      <w:pPr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880"/>
        <w:gridCol w:w="3960"/>
        <w:gridCol w:w="1080"/>
        <w:gridCol w:w="1260"/>
      </w:tblGrid>
      <w:tr w:rsidR="008F2CCE" w:rsidRPr="0013365E" w:rsidTr="00383997">
        <w:tc>
          <w:tcPr>
            <w:tcW w:w="648" w:type="dxa"/>
          </w:tcPr>
          <w:p w:rsidR="008F2CCE" w:rsidRPr="0013365E" w:rsidRDefault="008F2CCE" w:rsidP="008F2CCE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880" w:type="dxa"/>
          </w:tcPr>
          <w:p w:rsidR="008F2CCE" w:rsidRPr="0013365E" w:rsidRDefault="008F2CCE" w:rsidP="008F2CCE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Наименование матери</w:t>
            </w:r>
            <w:r w:rsidRPr="0013365E">
              <w:rPr>
                <w:rFonts w:ascii="Times New Roman" w:hAnsi="Times New Roman"/>
                <w:szCs w:val="24"/>
              </w:rPr>
              <w:t>а</w:t>
            </w:r>
            <w:r w:rsidRPr="0013365E">
              <w:rPr>
                <w:rFonts w:ascii="Times New Roman" w:hAnsi="Times New Roman"/>
                <w:szCs w:val="24"/>
              </w:rPr>
              <w:t>лов, оборудования</w:t>
            </w:r>
          </w:p>
        </w:tc>
        <w:tc>
          <w:tcPr>
            <w:tcW w:w="3960" w:type="dxa"/>
          </w:tcPr>
          <w:p w:rsidR="008F2CCE" w:rsidRPr="0013365E" w:rsidRDefault="008F2CCE" w:rsidP="008F2CCE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Марка, тип, ГОСТ или ТУ, № че</w:t>
            </w:r>
            <w:r w:rsidRPr="0013365E">
              <w:rPr>
                <w:rFonts w:ascii="Times New Roman" w:hAnsi="Times New Roman"/>
                <w:szCs w:val="24"/>
              </w:rPr>
              <w:t>р</w:t>
            </w:r>
            <w:r w:rsidRPr="0013365E">
              <w:rPr>
                <w:rFonts w:ascii="Times New Roman" w:hAnsi="Times New Roman"/>
                <w:szCs w:val="24"/>
              </w:rPr>
              <w:t xml:space="preserve">тежа, характеристика </w:t>
            </w:r>
          </w:p>
        </w:tc>
        <w:tc>
          <w:tcPr>
            <w:tcW w:w="1080" w:type="dxa"/>
          </w:tcPr>
          <w:p w:rsidR="008F2CCE" w:rsidRPr="0013365E" w:rsidRDefault="008F2CCE" w:rsidP="008F2CCE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Ед. изм.</w:t>
            </w:r>
          </w:p>
        </w:tc>
        <w:tc>
          <w:tcPr>
            <w:tcW w:w="1260" w:type="dxa"/>
          </w:tcPr>
          <w:p w:rsidR="008F2CCE" w:rsidRPr="0013365E" w:rsidRDefault="008F2CCE" w:rsidP="008F2CCE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Кол-во</w:t>
            </w:r>
          </w:p>
        </w:tc>
      </w:tr>
      <w:tr w:rsidR="00337B21" w:rsidRPr="0013365E" w:rsidTr="00383997">
        <w:tc>
          <w:tcPr>
            <w:tcW w:w="9828" w:type="dxa"/>
            <w:gridSpan w:val="5"/>
          </w:tcPr>
          <w:p w:rsidR="00337B21" w:rsidRPr="0013365E" w:rsidRDefault="00337B21" w:rsidP="008F2CCE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b/>
              </w:rPr>
              <w:t>Серебрянской</w:t>
            </w:r>
            <w:r w:rsidRPr="0013365E">
              <w:rPr>
                <w:rFonts w:ascii="Times New Roman" w:hAnsi="Times New Roman"/>
                <w:b/>
                <w:i/>
              </w:rPr>
              <w:t xml:space="preserve"> </w:t>
            </w:r>
            <w:r w:rsidRPr="0013365E">
              <w:rPr>
                <w:rFonts w:ascii="Times New Roman" w:hAnsi="Times New Roman"/>
                <w:b/>
              </w:rPr>
              <w:t>ГЭС-1 (ГЭС-15), Серебрянской</w:t>
            </w:r>
            <w:r w:rsidRPr="0013365E">
              <w:rPr>
                <w:rFonts w:ascii="Times New Roman" w:hAnsi="Times New Roman"/>
                <w:b/>
                <w:i/>
              </w:rPr>
              <w:t xml:space="preserve"> </w:t>
            </w:r>
            <w:r w:rsidRPr="0013365E">
              <w:rPr>
                <w:rFonts w:ascii="Times New Roman" w:hAnsi="Times New Roman"/>
                <w:b/>
              </w:rPr>
              <w:t>ГЭС-2 (ГЭС-16)</w:t>
            </w:r>
            <w:r w:rsidRPr="0013365E">
              <w:rPr>
                <w:rFonts w:ascii="Times New Roman" w:hAnsi="Times New Roman"/>
              </w:rPr>
              <w:t xml:space="preserve"> </w:t>
            </w:r>
            <w:r w:rsidRPr="0013365E">
              <w:rPr>
                <w:rFonts w:ascii="Times New Roman" w:hAnsi="Times New Roman"/>
                <w:b/>
              </w:rPr>
              <w:t>2014 год</w:t>
            </w:r>
          </w:p>
        </w:tc>
      </w:tr>
      <w:tr w:rsidR="008F2CCE" w:rsidRPr="0013365E" w:rsidTr="00383997">
        <w:trPr>
          <w:trHeight w:val="542"/>
        </w:trPr>
        <w:tc>
          <w:tcPr>
            <w:tcW w:w="648" w:type="dxa"/>
          </w:tcPr>
          <w:p w:rsidR="008F2CCE" w:rsidRPr="0013365E" w:rsidRDefault="008F2CCE" w:rsidP="00350747">
            <w:pPr>
              <w:pStyle w:val="20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8F2CCE" w:rsidRPr="0013365E" w:rsidRDefault="008F2CCE" w:rsidP="008F2CCE">
            <w:pPr>
              <w:pStyle w:val="20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Изолятор</w:t>
            </w:r>
          </w:p>
        </w:tc>
        <w:tc>
          <w:tcPr>
            <w:tcW w:w="3960" w:type="dxa"/>
          </w:tcPr>
          <w:p w:rsidR="008F2CCE" w:rsidRPr="0013365E" w:rsidRDefault="008F2CCE" w:rsidP="008F2CCE">
            <w:pPr>
              <w:pStyle w:val="20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ИОС-35/1000 фарфор с силикон</w:t>
            </w:r>
            <w:r w:rsidRPr="0013365E">
              <w:rPr>
                <w:rFonts w:ascii="Times New Roman" w:hAnsi="Times New Roman"/>
                <w:szCs w:val="24"/>
              </w:rPr>
              <w:t>о</w:t>
            </w:r>
            <w:r w:rsidRPr="0013365E">
              <w:rPr>
                <w:rFonts w:ascii="Times New Roman" w:hAnsi="Times New Roman"/>
                <w:szCs w:val="24"/>
              </w:rPr>
              <w:t xml:space="preserve">вой </w:t>
            </w:r>
            <w:proofErr w:type="spellStart"/>
            <w:r w:rsidRPr="0013365E">
              <w:rPr>
                <w:rFonts w:ascii="Times New Roman" w:hAnsi="Times New Roman"/>
                <w:szCs w:val="24"/>
              </w:rPr>
              <w:t>армировкой</w:t>
            </w:r>
            <w:proofErr w:type="spellEnd"/>
          </w:p>
        </w:tc>
        <w:tc>
          <w:tcPr>
            <w:tcW w:w="1080" w:type="dxa"/>
          </w:tcPr>
          <w:p w:rsidR="008F2CCE" w:rsidRPr="0013365E" w:rsidRDefault="008F2CCE" w:rsidP="008F2CCE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1260" w:type="dxa"/>
          </w:tcPr>
          <w:p w:rsidR="008F2CCE" w:rsidRPr="0013365E" w:rsidRDefault="00D5207B" w:rsidP="008F2CCE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20</w:t>
            </w:r>
          </w:p>
        </w:tc>
      </w:tr>
      <w:tr w:rsidR="00BC13C2" w:rsidRPr="0013365E" w:rsidTr="00383997">
        <w:tc>
          <w:tcPr>
            <w:tcW w:w="648" w:type="dxa"/>
          </w:tcPr>
          <w:p w:rsidR="00BC13C2" w:rsidRPr="0013365E" w:rsidRDefault="00BC13C2" w:rsidP="00350747">
            <w:pPr>
              <w:pStyle w:val="20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BC13C2" w:rsidRPr="0013365E" w:rsidRDefault="00BC13C2" w:rsidP="00BC13C2">
            <w:pPr>
              <w:pStyle w:val="20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Изолятор</w:t>
            </w:r>
          </w:p>
        </w:tc>
        <w:tc>
          <w:tcPr>
            <w:tcW w:w="3960" w:type="dxa"/>
          </w:tcPr>
          <w:p w:rsidR="00BC13C2" w:rsidRPr="0013365E" w:rsidRDefault="00BC13C2" w:rsidP="00BC13C2">
            <w:pPr>
              <w:pStyle w:val="20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ИОС-110/600 фарфор с силикон</w:t>
            </w:r>
            <w:r w:rsidRPr="0013365E">
              <w:rPr>
                <w:rFonts w:ascii="Times New Roman" w:hAnsi="Times New Roman"/>
                <w:szCs w:val="24"/>
              </w:rPr>
              <w:t>о</w:t>
            </w:r>
            <w:r w:rsidRPr="0013365E">
              <w:rPr>
                <w:rFonts w:ascii="Times New Roman" w:hAnsi="Times New Roman"/>
                <w:szCs w:val="24"/>
              </w:rPr>
              <w:t xml:space="preserve">вой </w:t>
            </w:r>
            <w:proofErr w:type="spellStart"/>
            <w:r w:rsidRPr="0013365E">
              <w:rPr>
                <w:rFonts w:ascii="Times New Roman" w:hAnsi="Times New Roman"/>
                <w:szCs w:val="24"/>
              </w:rPr>
              <w:t>армировкой</w:t>
            </w:r>
            <w:proofErr w:type="spellEnd"/>
          </w:p>
        </w:tc>
        <w:tc>
          <w:tcPr>
            <w:tcW w:w="1080" w:type="dxa"/>
          </w:tcPr>
          <w:p w:rsidR="00BC13C2" w:rsidRPr="0013365E" w:rsidRDefault="00BC13C2" w:rsidP="00BC13C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1260" w:type="dxa"/>
          </w:tcPr>
          <w:p w:rsidR="00BC13C2" w:rsidRPr="0013365E" w:rsidRDefault="00BC13C2" w:rsidP="00BC13C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BC13C2" w:rsidRPr="0013365E" w:rsidTr="00383997">
        <w:tc>
          <w:tcPr>
            <w:tcW w:w="648" w:type="dxa"/>
          </w:tcPr>
          <w:p w:rsidR="00BC13C2" w:rsidRPr="0013365E" w:rsidRDefault="00BC13C2" w:rsidP="00350747">
            <w:pPr>
              <w:pStyle w:val="20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BC13C2" w:rsidRPr="0013365E" w:rsidRDefault="00BC13C2" w:rsidP="00BC13C2">
            <w:pPr>
              <w:pStyle w:val="20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Изолятор</w:t>
            </w:r>
          </w:p>
        </w:tc>
        <w:tc>
          <w:tcPr>
            <w:tcW w:w="3960" w:type="dxa"/>
          </w:tcPr>
          <w:p w:rsidR="00BC13C2" w:rsidRPr="0013365E" w:rsidRDefault="00BC13C2" w:rsidP="00BC13C2">
            <w:pPr>
              <w:pStyle w:val="20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 xml:space="preserve">ИОС-35/500 полимер </w:t>
            </w:r>
          </w:p>
        </w:tc>
        <w:tc>
          <w:tcPr>
            <w:tcW w:w="1080" w:type="dxa"/>
          </w:tcPr>
          <w:p w:rsidR="00BC13C2" w:rsidRPr="0013365E" w:rsidRDefault="00BC13C2" w:rsidP="00BC13C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1260" w:type="dxa"/>
          </w:tcPr>
          <w:p w:rsidR="00BC13C2" w:rsidRPr="0013365E" w:rsidRDefault="00BC13C2" w:rsidP="00BC13C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BC13C2" w:rsidRPr="0013365E" w:rsidTr="00383997">
        <w:tc>
          <w:tcPr>
            <w:tcW w:w="648" w:type="dxa"/>
          </w:tcPr>
          <w:p w:rsidR="00BC13C2" w:rsidRPr="0013365E" w:rsidRDefault="00BC13C2" w:rsidP="00350747">
            <w:pPr>
              <w:pStyle w:val="20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BC13C2" w:rsidRPr="0013365E" w:rsidRDefault="00BC13C2" w:rsidP="00BC13C2">
            <w:pPr>
              <w:pStyle w:val="20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 xml:space="preserve">Ключ  и розетка </w:t>
            </w:r>
          </w:p>
        </w:tc>
        <w:tc>
          <w:tcPr>
            <w:tcW w:w="3960" w:type="dxa"/>
          </w:tcPr>
          <w:p w:rsidR="00BC13C2" w:rsidRPr="0013365E" w:rsidRDefault="00BC13C2" w:rsidP="00BC13C2">
            <w:pPr>
              <w:pStyle w:val="20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электромагнитная блокировка</w:t>
            </w:r>
          </w:p>
        </w:tc>
        <w:tc>
          <w:tcPr>
            <w:tcW w:w="1080" w:type="dxa"/>
          </w:tcPr>
          <w:p w:rsidR="00BC13C2" w:rsidRPr="0013365E" w:rsidRDefault="00BC13C2" w:rsidP="00BC13C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ком.</w:t>
            </w:r>
          </w:p>
        </w:tc>
        <w:tc>
          <w:tcPr>
            <w:tcW w:w="1260" w:type="dxa"/>
          </w:tcPr>
          <w:p w:rsidR="00BC13C2" w:rsidRPr="0013365E" w:rsidRDefault="00BC13C2" w:rsidP="00BC13C2">
            <w:pPr>
              <w:pStyle w:val="20"/>
              <w:jc w:val="center"/>
              <w:rPr>
                <w:rFonts w:ascii="Times New Roman" w:hAnsi="Times New Roman"/>
                <w:szCs w:val="24"/>
              </w:rPr>
            </w:pPr>
            <w:r w:rsidRPr="0013365E">
              <w:rPr>
                <w:rFonts w:ascii="Times New Roman" w:hAnsi="Times New Roman"/>
                <w:szCs w:val="24"/>
              </w:rPr>
              <w:t>2</w:t>
            </w:r>
          </w:p>
        </w:tc>
      </w:tr>
    </w:tbl>
    <w:p w:rsidR="004B732D" w:rsidRDefault="004B732D" w:rsidP="00A05E29">
      <w:pPr>
        <w:ind w:firstLine="708"/>
        <w:jc w:val="both"/>
        <w:rPr>
          <w:szCs w:val="20"/>
        </w:rPr>
      </w:pPr>
    </w:p>
    <w:p w:rsidR="00C9259B" w:rsidRPr="00C22D2A" w:rsidRDefault="006C6F28" w:rsidP="00A05E29">
      <w:pPr>
        <w:ind w:firstLine="708"/>
        <w:jc w:val="both"/>
      </w:pPr>
      <w:r w:rsidRPr="00C22D2A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="00C9259B" w:rsidRPr="00C22D2A">
        <w:t xml:space="preserve"> Подрядчик должен указывать в сметной док</w:t>
      </w:r>
      <w:r w:rsidR="00C9259B" w:rsidRPr="00C22D2A">
        <w:t>у</w:t>
      </w:r>
      <w:r w:rsidR="00C9259B" w:rsidRPr="00C22D2A">
        <w:lastRenderedPageBreak/>
        <w:t>ментации отдельной строкой общую планируемую стоимость материалов, а так же при оформл</w:t>
      </w:r>
      <w:r w:rsidR="00C9259B" w:rsidRPr="00C22D2A">
        <w:t>е</w:t>
      </w:r>
      <w:r w:rsidR="00C9259B" w:rsidRPr="00C22D2A">
        <w:t>нии документов о выполненных работах (актов, форм КС-2, КС-3 и т.п.) должна быть указана их фактическая стоимость (без НДС).</w:t>
      </w:r>
    </w:p>
    <w:p w:rsidR="00020F99" w:rsidRPr="00C22D2A" w:rsidRDefault="00020F99" w:rsidP="00020F99">
      <w:pPr>
        <w:ind w:firstLine="708"/>
        <w:jc w:val="both"/>
      </w:pPr>
      <w:r w:rsidRPr="00C22D2A">
        <w:t>Объёмы поставки и номенклатура запасных частей и материалов, поставляемых заказч</w:t>
      </w:r>
      <w:r w:rsidRPr="00C22D2A">
        <w:t>и</w:t>
      </w:r>
      <w:r w:rsidRPr="00C22D2A">
        <w:t xml:space="preserve">ком и подрядчиком в 2015-2018 годах, уточняются не позднее, чем за </w:t>
      </w:r>
      <w:r w:rsidR="00751ECD" w:rsidRPr="00C22D2A">
        <w:t>4</w:t>
      </w:r>
      <w:r w:rsidRPr="00C22D2A">
        <w:t xml:space="preserve"> месяца до начала план</w:t>
      </w:r>
      <w:r w:rsidRPr="00C22D2A">
        <w:t>и</w:t>
      </w:r>
      <w:r w:rsidRPr="00C22D2A">
        <w:t>руемого года.</w:t>
      </w:r>
    </w:p>
    <w:p w:rsidR="003E2272" w:rsidRPr="00C22D2A" w:rsidRDefault="003E2272" w:rsidP="006C6F28">
      <w:pPr>
        <w:jc w:val="both"/>
      </w:pPr>
    </w:p>
    <w:p w:rsidR="003E2272" w:rsidRPr="00C22D2A" w:rsidRDefault="002D10A6" w:rsidP="006C6F28">
      <w:pPr>
        <w:jc w:val="both"/>
        <w:rPr>
          <w:b/>
        </w:rPr>
      </w:pPr>
      <w:r w:rsidRPr="00C22D2A">
        <w:rPr>
          <w:b/>
        </w:rPr>
        <w:t>6.</w:t>
      </w:r>
      <w:r w:rsidR="00690363" w:rsidRPr="00C22D2A">
        <w:rPr>
          <w:b/>
        </w:rPr>
        <w:t>3.Требования к ТМЦ.</w:t>
      </w:r>
    </w:p>
    <w:p w:rsidR="006C6F28" w:rsidRPr="00C22D2A" w:rsidRDefault="00C9259B" w:rsidP="006C6F28">
      <w:pPr>
        <w:jc w:val="both"/>
      </w:pPr>
      <w:r w:rsidRPr="00C22D2A">
        <w:rPr>
          <w:szCs w:val="20"/>
        </w:rPr>
        <w:t>-</w:t>
      </w:r>
      <w:r w:rsidR="006C6F28" w:rsidRPr="00C22D2A">
        <w:rPr>
          <w:szCs w:val="20"/>
        </w:rPr>
        <w:t xml:space="preserve"> </w:t>
      </w:r>
      <w:r w:rsidR="006C6F28" w:rsidRPr="00C22D2A">
        <w:t>Материалы и оборудование подрядчиком должны закупаться у производителей или их офиц</w:t>
      </w:r>
      <w:r w:rsidR="006C6F28" w:rsidRPr="00C22D2A">
        <w:t>и</w:t>
      </w:r>
      <w:r w:rsidR="006C6F28" w:rsidRPr="00C22D2A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254828" w:rsidRPr="00C22D2A" w:rsidRDefault="00C9259B" w:rsidP="006C6F28">
      <w:pPr>
        <w:jc w:val="both"/>
      </w:pPr>
      <w:r w:rsidRPr="00C22D2A">
        <w:t xml:space="preserve">- </w:t>
      </w:r>
      <w:r w:rsidR="006C6F28" w:rsidRPr="00C22D2A">
        <w:t xml:space="preserve">Подрядчик совместно с </w:t>
      </w:r>
      <w:r w:rsidR="005A4DB8" w:rsidRPr="00C22D2A">
        <w:t>з</w:t>
      </w:r>
      <w:r w:rsidR="006C6F28" w:rsidRPr="00C22D2A">
        <w:t>аказчиком обеспечивает входной контроль поставляемых материалов и запасных частей.</w:t>
      </w:r>
    </w:p>
    <w:p w:rsidR="006C6F28" w:rsidRPr="00C22D2A" w:rsidRDefault="00C9259B" w:rsidP="00C9259B">
      <w:pPr>
        <w:jc w:val="both"/>
      </w:pPr>
      <w:r w:rsidRPr="00C22D2A">
        <w:t xml:space="preserve">- </w:t>
      </w:r>
      <w:r w:rsidR="006C6F28" w:rsidRPr="00C22D2A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C5C7B" w:rsidRPr="00C22D2A" w:rsidRDefault="005C5C7B" w:rsidP="00F269F3">
      <w:pPr>
        <w:suppressAutoHyphens/>
        <w:jc w:val="both"/>
      </w:pPr>
    </w:p>
    <w:p w:rsidR="006773D2" w:rsidRPr="00C22D2A" w:rsidRDefault="002D10A6" w:rsidP="00F269F3">
      <w:pPr>
        <w:suppressAutoHyphens/>
        <w:jc w:val="both"/>
        <w:rPr>
          <w:b/>
        </w:rPr>
      </w:pPr>
      <w:r w:rsidRPr="00C22D2A">
        <w:rPr>
          <w:b/>
        </w:rPr>
        <w:t>7</w:t>
      </w:r>
      <w:r w:rsidR="00CF4100" w:rsidRPr="00C22D2A">
        <w:rPr>
          <w:b/>
        </w:rPr>
        <w:t xml:space="preserve">. </w:t>
      </w:r>
      <w:r w:rsidR="00A05E29" w:rsidRPr="00C22D2A">
        <w:rPr>
          <w:b/>
        </w:rPr>
        <w:t xml:space="preserve">Для выполнения работ </w:t>
      </w:r>
      <w:r w:rsidR="005A4DB8" w:rsidRPr="00C22D2A">
        <w:rPr>
          <w:b/>
        </w:rPr>
        <w:t>п</w:t>
      </w:r>
      <w:r w:rsidR="00A05E29" w:rsidRPr="00C22D2A">
        <w:rPr>
          <w:b/>
        </w:rPr>
        <w:t xml:space="preserve">одрядчиком </w:t>
      </w:r>
      <w:r w:rsidR="005A4DB8" w:rsidRPr="00C22D2A">
        <w:rPr>
          <w:b/>
        </w:rPr>
        <w:t>з</w:t>
      </w:r>
      <w:r w:rsidR="00C40B81" w:rsidRPr="00C22D2A">
        <w:rPr>
          <w:b/>
        </w:rPr>
        <w:t>аказчик обеспечивает:</w:t>
      </w:r>
    </w:p>
    <w:p w:rsidR="00C40B81" w:rsidRPr="00C22D2A" w:rsidRDefault="00C40B81" w:rsidP="00C40B81">
      <w:pPr>
        <w:jc w:val="both"/>
      </w:pPr>
      <w:r w:rsidRPr="00C22D2A">
        <w:t xml:space="preserve">-  энергоснабжение ремонтных работ, выполняемых </w:t>
      </w:r>
      <w:r w:rsidR="005A4DB8" w:rsidRPr="00C22D2A">
        <w:t>п</w:t>
      </w:r>
      <w:r w:rsidRPr="00C22D2A">
        <w:t>одрядчиком;</w:t>
      </w:r>
    </w:p>
    <w:p w:rsidR="00C40B81" w:rsidRPr="00C22D2A" w:rsidRDefault="00C40B81" w:rsidP="00C40B81">
      <w:pPr>
        <w:jc w:val="both"/>
      </w:pPr>
      <w:r w:rsidRPr="00C22D2A">
        <w:t>- подключение электроприводов механизмов и инструмента, средств электросварки и термообр</w:t>
      </w:r>
      <w:r w:rsidRPr="00C22D2A">
        <w:t>а</w:t>
      </w:r>
      <w:r w:rsidRPr="00C22D2A">
        <w:t xml:space="preserve">ботки </w:t>
      </w:r>
      <w:r w:rsidR="005A4DB8" w:rsidRPr="00C22D2A">
        <w:t>п</w:t>
      </w:r>
      <w:r w:rsidRPr="00C22D2A">
        <w:t xml:space="preserve">одрядчика к </w:t>
      </w:r>
      <w:proofErr w:type="spellStart"/>
      <w:r w:rsidRPr="00C22D2A">
        <w:t>электросборкам</w:t>
      </w:r>
      <w:proofErr w:type="spellEnd"/>
      <w:r w:rsidRPr="00C22D2A">
        <w:t xml:space="preserve"> в сроки, согласно графику ремонта, если их конструкции требуют для этих целей специального персонала;</w:t>
      </w:r>
    </w:p>
    <w:p w:rsidR="00C40B81" w:rsidRPr="00C22D2A" w:rsidRDefault="00C40B81" w:rsidP="00F37E41">
      <w:pPr>
        <w:jc w:val="both"/>
      </w:pPr>
      <w:r w:rsidRPr="00C22D2A">
        <w:t xml:space="preserve">- допуск персонала </w:t>
      </w:r>
      <w:r w:rsidR="005A4DB8" w:rsidRPr="00C22D2A">
        <w:t>п</w:t>
      </w:r>
      <w:r w:rsidRPr="00C22D2A">
        <w:t>одрядчика на рабочие места в течение всего срока выполнения ремонтных работ;</w:t>
      </w:r>
    </w:p>
    <w:p w:rsidR="00A31DEE" w:rsidRPr="00C22D2A" w:rsidRDefault="00A31DEE" w:rsidP="00A31DEE">
      <w:pPr>
        <w:jc w:val="both"/>
      </w:pPr>
      <w:r w:rsidRPr="00C22D2A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C40B81" w:rsidRPr="00C22D2A" w:rsidRDefault="00C40B81" w:rsidP="00C40B81">
      <w:pPr>
        <w:jc w:val="both"/>
      </w:pPr>
      <w:r w:rsidRPr="00C22D2A">
        <w:t xml:space="preserve">- </w:t>
      </w:r>
      <w:r w:rsidR="00CF405A" w:rsidRPr="00C22D2A">
        <w:t>документами на</w:t>
      </w:r>
      <w:r w:rsidRPr="00C22D2A">
        <w:t xml:space="preserve"> ранее выполненн</w:t>
      </w:r>
      <w:r w:rsidR="00CF405A" w:rsidRPr="00C22D2A">
        <w:t>ые ремонты оборудования</w:t>
      </w:r>
      <w:r w:rsidRPr="00C22D2A">
        <w:t>, данн</w:t>
      </w:r>
      <w:r w:rsidR="00CF405A" w:rsidRPr="00C22D2A">
        <w:t>ыми</w:t>
      </w:r>
      <w:r w:rsidRPr="00C22D2A">
        <w:t xml:space="preserve"> о его техническом сост</w:t>
      </w:r>
      <w:r w:rsidRPr="00C22D2A">
        <w:t>о</w:t>
      </w:r>
      <w:r w:rsidRPr="00C22D2A">
        <w:t>янии и об отказах п</w:t>
      </w:r>
      <w:r w:rsidR="00751ECD" w:rsidRPr="00C22D2A">
        <w:t>ри эксплуатации объекта ремонта.</w:t>
      </w:r>
    </w:p>
    <w:p w:rsidR="00C844C6" w:rsidRPr="00C22D2A" w:rsidRDefault="00C844C6" w:rsidP="00C844C6">
      <w:pPr>
        <w:suppressAutoHyphens/>
        <w:jc w:val="both"/>
      </w:pPr>
    </w:p>
    <w:p w:rsidR="00C844C6" w:rsidRPr="00C22D2A" w:rsidRDefault="00C844C6" w:rsidP="00C844C6">
      <w:pPr>
        <w:suppressAutoHyphens/>
        <w:jc w:val="both"/>
        <w:rPr>
          <w:b/>
        </w:rPr>
      </w:pPr>
      <w:r w:rsidRPr="00C22D2A">
        <w:rPr>
          <w:b/>
        </w:rPr>
        <w:t>Приложения:</w:t>
      </w:r>
    </w:p>
    <w:p w:rsidR="00C22D2A" w:rsidRPr="00C22D2A" w:rsidRDefault="00C22D2A" w:rsidP="00C22D2A">
      <w:pPr>
        <w:pStyle w:val="af5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C22D2A">
        <w:t>Технические характеристики разъединителей.</w:t>
      </w:r>
    </w:p>
    <w:p w:rsidR="00C22D2A" w:rsidRPr="00C22D2A" w:rsidRDefault="00C22D2A" w:rsidP="00C22D2A">
      <w:pPr>
        <w:pStyle w:val="af5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C22D2A">
        <w:t>Технические характеристики выключателей.</w:t>
      </w:r>
    </w:p>
    <w:p w:rsidR="00C844C6" w:rsidRPr="00C22D2A" w:rsidRDefault="00C22D2A" w:rsidP="00C22D2A">
      <w:pPr>
        <w:pStyle w:val="af5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C22D2A">
        <w:t>Технические характеристики измерительных трансформаторов.</w:t>
      </w:r>
    </w:p>
    <w:p w:rsidR="00C22D2A" w:rsidRPr="00C22D2A" w:rsidRDefault="00C22D2A" w:rsidP="00C22D2A">
      <w:pPr>
        <w:pStyle w:val="af5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C22D2A">
        <w:rPr>
          <w:rFonts w:eastAsia="Calibri"/>
          <w:lang w:eastAsia="en-US"/>
        </w:rPr>
        <w:t>Ведомость планируемых объёмов ремонтных работ.</w:t>
      </w:r>
    </w:p>
    <w:p w:rsidR="00C22D2A" w:rsidRPr="00C22D2A" w:rsidRDefault="00C22D2A" w:rsidP="00C22D2A">
      <w:pPr>
        <w:pStyle w:val="af5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C22D2A">
        <w:t>График вывода общестанционного оборудования.</w:t>
      </w:r>
    </w:p>
    <w:p w:rsidR="00C844C6" w:rsidRPr="00C22D2A" w:rsidRDefault="00C844C6" w:rsidP="00C22D2A">
      <w:pPr>
        <w:pStyle w:val="af5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C22D2A">
        <w:t>Обязанности по обеспечению требований Системы экологического менеджмента.</w:t>
      </w:r>
    </w:p>
    <w:p w:rsidR="00C844C6" w:rsidRPr="00C22D2A" w:rsidRDefault="00C844C6" w:rsidP="00C22D2A">
      <w:pPr>
        <w:pStyle w:val="af5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C22D2A">
        <w:t>Экологическая политика ОАО «ТГК-1».</w:t>
      </w:r>
    </w:p>
    <w:p w:rsidR="00C844C6" w:rsidRPr="00C22D2A" w:rsidRDefault="00C844C6" w:rsidP="00C844C6">
      <w:pPr>
        <w:pStyle w:val="af5"/>
        <w:tabs>
          <w:tab w:val="left" w:pos="426"/>
          <w:tab w:val="left" w:pos="567"/>
        </w:tabs>
        <w:suppressAutoHyphens/>
        <w:ind w:left="0"/>
        <w:jc w:val="both"/>
      </w:pPr>
    </w:p>
    <w:p w:rsidR="00C844C6" w:rsidRPr="00C22D2A" w:rsidRDefault="00C844C6" w:rsidP="00C844C6">
      <w:pPr>
        <w:suppressAutoHyphens/>
        <w:jc w:val="both"/>
      </w:pPr>
    </w:p>
    <w:p w:rsidR="00C22D2A" w:rsidRPr="00C22D2A" w:rsidRDefault="00C22D2A" w:rsidP="00C844C6">
      <w:pPr>
        <w:suppressAutoHyphens/>
        <w:jc w:val="both"/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4"/>
        <w:gridCol w:w="2551"/>
        <w:gridCol w:w="284"/>
        <w:gridCol w:w="2374"/>
      </w:tblGrid>
      <w:tr w:rsidR="00C22D2A" w:rsidRPr="00C22D2A" w:rsidTr="005950CA">
        <w:tc>
          <w:tcPr>
            <w:tcW w:w="4644" w:type="dxa"/>
            <w:tcBorders>
              <w:bottom w:val="single" w:sz="4" w:space="0" w:color="auto"/>
            </w:tcBorders>
          </w:tcPr>
          <w:p w:rsidR="00C844C6" w:rsidRPr="00C22D2A" w:rsidRDefault="00C844C6" w:rsidP="005950CA">
            <w:pPr>
              <w:suppressAutoHyphens/>
              <w:jc w:val="both"/>
            </w:pPr>
            <w:r w:rsidRPr="00C22D2A">
              <w:t>Директор КС ГЭС</w:t>
            </w:r>
          </w:p>
        </w:tc>
        <w:tc>
          <w:tcPr>
            <w:tcW w:w="284" w:type="dxa"/>
          </w:tcPr>
          <w:p w:rsidR="00C844C6" w:rsidRPr="00C22D2A" w:rsidRDefault="00C844C6" w:rsidP="005950CA">
            <w:pPr>
              <w:suppressAutoHyphens/>
              <w:jc w:val="both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844C6" w:rsidRPr="00C22D2A" w:rsidRDefault="00C844C6" w:rsidP="005950CA">
            <w:pPr>
              <w:suppressAutoHyphens/>
              <w:jc w:val="both"/>
            </w:pPr>
          </w:p>
        </w:tc>
        <w:tc>
          <w:tcPr>
            <w:tcW w:w="284" w:type="dxa"/>
          </w:tcPr>
          <w:p w:rsidR="00C844C6" w:rsidRPr="00C22D2A" w:rsidRDefault="00C844C6" w:rsidP="005950CA">
            <w:pPr>
              <w:suppressAutoHyphens/>
              <w:jc w:val="both"/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C844C6" w:rsidRPr="00C22D2A" w:rsidRDefault="00C844C6" w:rsidP="005950CA">
            <w:pPr>
              <w:suppressAutoHyphens/>
              <w:jc w:val="center"/>
            </w:pPr>
            <w:r w:rsidRPr="00C22D2A">
              <w:t>Пацан И.Л.</w:t>
            </w:r>
          </w:p>
        </w:tc>
      </w:tr>
      <w:tr w:rsidR="00C22D2A" w:rsidRPr="00C22D2A" w:rsidTr="005950CA">
        <w:tc>
          <w:tcPr>
            <w:tcW w:w="4644" w:type="dxa"/>
            <w:tcBorders>
              <w:top w:val="single" w:sz="4" w:space="0" w:color="auto"/>
            </w:tcBorders>
          </w:tcPr>
          <w:p w:rsidR="00C844C6" w:rsidRPr="00C22D2A" w:rsidRDefault="00C844C6" w:rsidP="005950CA">
            <w:pPr>
              <w:suppressAutoHyphens/>
              <w:jc w:val="center"/>
            </w:pPr>
            <w:r w:rsidRPr="00C22D2A">
              <w:rPr>
                <w:sz w:val="20"/>
                <w:szCs w:val="20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84" w:type="dxa"/>
          </w:tcPr>
          <w:p w:rsidR="00C844C6" w:rsidRPr="00C22D2A" w:rsidRDefault="00C844C6" w:rsidP="005950CA">
            <w:pPr>
              <w:suppressAutoHyphens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844C6" w:rsidRPr="00C22D2A" w:rsidRDefault="00C844C6" w:rsidP="005950CA">
            <w:pPr>
              <w:suppressAutoHyphens/>
              <w:jc w:val="center"/>
            </w:pPr>
            <w:r w:rsidRPr="00C22D2A">
              <w:rPr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C844C6" w:rsidRPr="00C22D2A" w:rsidRDefault="00C844C6" w:rsidP="005950CA">
            <w:pPr>
              <w:suppressAutoHyphens/>
              <w:jc w:val="center"/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C844C6" w:rsidRPr="00C22D2A" w:rsidRDefault="00C844C6" w:rsidP="005950CA">
            <w:pPr>
              <w:suppressAutoHyphens/>
              <w:jc w:val="center"/>
            </w:pPr>
            <w:r w:rsidRPr="00C22D2A">
              <w:rPr>
                <w:sz w:val="20"/>
                <w:szCs w:val="20"/>
              </w:rPr>
              <w:t>(Фамилия И.О.)</w:t>
            </w:r>
          </w:p>
        </w:tc>
      </w:tr>
    </w:tbl>
    <w:p w:rsidR="009D4EB1" w:rsidRPr="00C22D2A" w:rsidRDefault="009D4EB1" w:rsidP="003B6C4A">
      <w:pPr>
        <w:sectPr w:rsidR="009D4EB1" w:rsidRPr="00C22D2A" w:rsidSect="00CE425B">
          <w:footerReference w:type="default" r:id="rId9"/>
          <w:pgSz w:w="11906" w:h="16838" w:code="9"/>
          <w:pgMar w:top="709" w:right="707" w:bottom="851" w:left="1134" w:header="0" w:footer="567" w:gutter="0"/>
          <w:cols w:space="708"/>
          <w:docGrid w:linePitch="360"/>
        </w:sectPr>
      </w:pPr>
      <w:r w:rsidRPr="00C22D2A">
        <w:rPr>
          <w:b/>
        </w:rPr>
        <w:br w:type="page"/>
      </w:r>
    </w:p>
    <w:p w:rsidR="009D4EB1" w:rsidRPr="00C22D2A" w:rsidRDefault="009D4EB1" w:rsidP="009D4EB1">
      <w:pPr>
        <w:jc w:val="right"/>
      </w:pPr>
      <w:r w:rsidRPr="00C22D2A">
        <w:lastRenderedPageBreak/>
        <w:t>Приложение №1</w:t>
      </w:r>
    </w:p>
    <w:p w:rsidR="00C844C6" w:rsidRPr="00C22D2A" w:rsidRDefault="00C844C6" w:rsidP="009D4EB1">
      <w:pPr>
        <w:jc w:val="right"/>
      </w:pPr>
    </w:p>
    <w:p w:rsidR="009D4EB1" w:rsidRDefault="00902F8F" w:rsidP="009D4EB1">
      <w:pPr>
        <w:jc w:val="center"/>
        <w:rPr>
          <w:b/>
        </w:rPr>
      </w:pPr>
      <w:r w:rsidRPr="00C22D2A">
        <w:rPr>
          <w:b/>
        </w:rPr>
        <w:t>Технические х</w:t>
      </w:r>
      <w:r w:rsidR="009D4EB1" w:rsidRPr="00C22D2A">
        <w:rPr>
          <w:b/>
        </w:rPr>
        <w:t xml:space="preserve">арактеристики </w:t>
      </w:r>
      <w:r w:rsidR="00383997" w:rsidRPr="00C22D2A">
        <w:rPr>
          <w:b/>
        </w:rPr>
        <w:t>разъединителей</w:t>
      </w:r>
    </w:p>
    <w:p w:rsidR="00715E79" w:rsidRPr="00C22D2A" w:rsidRDefault="00715E79" w:rsidP="009D4EB1">
      <w:pPr>
        <w:jc w:val="center"/>
        <w:rPr>
          <w:b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284"/>
        <w:gridCol w:w="250"/>
        <w:gridCol w:w="2605"/>
        <w:gridCol w:w="5140"/>
      </w:tblGrid>
      <w:tr w:rsidR="00957BA2" w:rsidRPr="00C22D2A" w:rsidTr="002C6D38">
        <w:trPr>
          <w:trHeight w:val="20"/>
        </w:trPr>
        <w:tc>
          <w:tcPr>
            <w:tcW w:w="5139" w:type="dxa"/>
            <w:gridSpan w:val="3"/>
          </w:tcPr>
          <w:p w:rsidR="00957BA2" w:rsidRPr="00C22D2A" w:rsidRDefault="00957BA2" w:rsidP="00C22D2A">
            <w:pPr>
              <w:tabs>
                <w:tab w:val="num" w:pos="993"/>
                <w:tab w:val="num" w:pos="1276"/>
              </w:tabs>
              <w:jc w:val="center"/>
            </w:pPr>
            <w:r w:rsidRPr="00C22D2A">
              <w:t>Тип</w:t>
            </w:r>
          </w:p>
          <w:p w:rsidR="00957BA2" w:rsidRPr="00C22D2A" w:rsidRDefault="00957BA2" w:rsidP="00C22D2A">
            <w:pPr>
              <w:jc w:val="center"/>
            </w:pPr>
            <w:r w:rsidRPr="00C22D2A">
              <w:t>разъединителя</w:t>
            </w:r>
          </w:p>
        </w:tc>
        <w:tc>
          <w:tcPr>
            <w:tcW w:w="5140" w:type="dxa"/>
          </w:tcPr>
          <w:p w:rsidR="00957BA2" w:rsidRPr="00C22D2A" w:rsidRDefault="00957BA2" w:rsidP="00C22D2A">
            <w:pPr>
              <w:jc w:val="center"/>
            </w:pPr>
            <w:r w:rsidRPr="00C22D2A">
              <w:t>Технические характеристики</w:t>
            </w:r>
          </w:p>
        </w:tc>
      </w:tr>
      <w:tr w:rsidR="00957BA2" w:rsidRPr="00C22D2A" w:rsidTr="002C6D38">
        <w:trPr>
          <w:trHeight w:val="20"/>
        </w:trPr>
        <w:tc>
          <w:tcPr>
            <w:tcW w:w="10279" w:type="dxa"/>
            <w:gridSpan w:val="4"/>
          </w:tcPr>
          <w:p w:rsidR="00957BA2" w:rsidRPr="00C22D2A" w:rsidRDefault="00957BA2" w:rsidP="00C22D2A">
            <w:pPr>
              <w:jc w:val="center"/>
              <w:rPr>
                <w:b/>
              </w:rPr>
            </w:pPr>
            <w:r w:rsidRPr="00C22D2A">
              <w:rPr>
                <w:b/>
              </w:rPr>
              <w:t>330 кВ</w:t>
            </w:r>
          </w:p>
        </w:tc>
      </w:tr>
      <w:tr w:rsidR="00957BA2" w:rsidRPr="00C22D2A" w:rsidTr="002C6D38">
        <w:trPr>
          <w:trHeight w:val="20"/>
        </w:trPr>
        <w:tc>
          <w:tcPr>
            <w:tcW w:w="5139" w:type="dxa"/>
            <w:gridSpan w:val="3"/>
          </w:tcPr>
          <w:p w:rsidR="005D4475" w:rsidRDefault="00957BA2" w:rsidP="005D4475">
            <w:pPr>
              <w:tabs>
                <w:tab w:val="num" w:pos="1276"/>
              </w:tabs>
              <w:jc w:val="both"/>
            </w:pPr>
            <w:r w:rsidRPr="00C22D2A">
              <w:t>Тип РНДЗ-2-330/2000</w:t>
            </w:r>
          </w:p>
          <w:p w:rsidR="005D4475" w:rsidRPr="00C22D2A" w:rsidRDefault="005D4475" w:rsidP="005D4475">
            <w:pPr>
              <w:tabs>
                <w:tab w:val="num" w:pos="1276"/>
              </w:tabs>
              <w:jc w:val="both"/>
            </w:pPr>
            <w:r w:rsidRPr="00C22D2A">
              <w:t xml:space="preserve"> Разъединитель однополюсный с двумя зазе</w:t>
            </w:r>
            <w:r w:rsidRPr="00C22D2A">
              <w:t>м</w:t>
            </w:r>
            <w:r w:rsidRPr="00C22D2A">
              <w:t>ляющими ножами:</w:t>
            </w:r>
          </w:p>
          <w:p w:rsidR="00957BA2" w:rsidRPr="00C22D2A" w:rsidRDefault="00957BA2" w:rsidP="00C22D2A">
            <w:pPr>
              <w:tabs>
                <w:tab w:val="num" w:pos="993"/>
                <w:tab w:val="num" w:pos="1276"/>
              </w:tabs>
              <w:jc w:val="both"/>
            </w:pPr>
          </w:p>
        </w:tc>
        <w:tc>
          <w:tcPr>
            <w:tcW w:w="5140" w:type="dxa"/>
            <w:vAlign w:val="center"/>
          </w:tcPr>
          <w:p w:rsidR="005D4475" w:rsidRPr="00C22D2A" w:rsidRDefault="005D4475" w:rsidP="005D4475">
            <w:pPr>
              <w:tabs>
                <w:tab w:val="num" w:pos="993"/>
              </w:tabs>
              <w:jc w:val="both"/>
            </w:pPr>
            <w:r>
              <w:t>Номинальное напряжение, кВ</w:t>
            </w:r>
            <w:r w:rsidRPr="00C22D2A">
              <w:rPr>
                <w:vertAlign w:val="subscript"/>
              </w:rPr>
              <w:t xml:space="preserve"> </w:t>
            </w:r>
            <w:r>
              <w:t>– 330</w:t>
            </w:r>
            <w:r w:rsidRPr="00C22D2A">
              <w:t>;</w:t>
            </w:r>
            <w:r w:rsidRPr="00EE602B">
              <w:t xml:space="preserve"> </w:t>
            </w:r>
          </w:p>
          <w:p w:rsidR="005D4475" w:rsidRDefault="005D4475" w:rsidP="005D4475">
            <w:pPr>
              <w:tabs>
                <w:tab w:val="num" w:pos="993"/>
                <w:tab w:val="num" w:pos="1276"/>
              </w:tabs>
            </w:pPr>
            <w:r>
              <w:t>Номинальный ток, А</w:t>
            </w:r>
            <w:r w:rsidRPr="00C22D2A">
              <w:t xml:space="preserve"> – </w:t>
            </w:r>
            <w:r>
              <w:t>20</w:t>
            </w:r>
            <w:r w:rsidRPr="00C22D2A">
              <w:t>00 А</w:t>
            </w:r>
            <w:r>
              <w:t>;</w:t>
            </w:r>
          </w:p>
          <w:p w:rsidR="005D4475" w:rsidRDefault="005D4475" w:rsidP="005D4475">
            <w:pPr>
              <w:tabs>
                <w:tab w:val="num" w:pos="993"/>
                <w:tab w:val="num" w:pos="1276"/>
              </w:tabs>
            </w:pPr>
            <w:r>
              <w:t>Устойчивость при сквозных токах К.З., кА:</w:t>
            </w:r>
          </w:p>
          <w:p w:rsidR="005D4475" w:rsidRDefault="005D4475" w:rsidP="005D4475">
            <w:pPr>
              <w:tabs>
                <w:tab w:val="num" w:pos="993"/>
                <w:tab w:val="num" w:pos="1276"/>
              </w:tabs>
            </w:pPr>
            <w:r>
              <w:t>Главных ножей</w:t>
            </w:r>
          </w:p>
          <w:p w:rsidR="005D4475" w:rsidRDefault="005D4475" w:rsidP="005D4475">
            <w:pPr>
              <w:tabs>
                <w:tab w:val="num" w:pos="993"/>
                <w:tab w:val="num" w:pos="1276"/>
              </w:tabs>
            </w:pPr>
            <w:r>
              <w:t>- амплитуд</w:t>
            </w:r>
            <w:r w:rsidR="00232E79">
              <w:t>а предельного сквозного тока – 125</w:t>
            </w:r>
            <w:r>
              <w:t>;</w:t>
            </w:r>
          </w:p>
          <w:p w:rsidR="0037478A" w:rsidRPr="00C22D2A" w:rsidRDefault="005D4475" w:rsidP="0037478A">
            <w:pPr>
              <w:tabs>
                <w:tab w:val="num" w:pos="993"/>
                <w:tab w:val="num" w:pos="1276"/>
              </w:tabs>
              <w:rPr>
                <w:b/>
              </w:rPr>
            </w:pPr>
            <w:r>
              <w:t xml:space="preserve">- 10 сек. ток термической устойчивости – </w:t>
            </w:r>
            <w:r w:rsidR="0037478A">
              <w:t>5</w:t>
            </w:r>
            <w:r w:rsidR="00232E79">
              <w:t>0</w:t>
            </w:r>
            <w:r>
              <w:t xml:space="preserve">; </w:t>
            </w:r>
          </w:p>
          <w:p w:rsidR="0037478A" w:rsidRPr="00D26A66" w:rsidRDefault="0037478A" w:rsidP="0037478A">
            <w:r w:rsidRPr="00C04DDE">
              <w:t>Время протекания номинального кратковр</w:t>
            </w:r>
            <w:r w:rsidRPr="00C04DDE">
              <w:t>е</w:t>
            </w:r>
            <w:r w:rsidRPr="00C04DDE">
              <w:t xml:space="preserve">менного </w:t>
            </w:r>
            <w:r w:rsidRPr="00D26A66">
              <w:t>выдерживаемого тока, с:</w:t>
            </w:r>
          </w:p>
          <w:p w:rsidR="0037478A" w:rsidRPr="00D26A66" w:rsidRDefault="0037478A" w:rsidP="0037478A">
            <w:r w:rsidRPr="00D26A66">
              <w:t>- для главных ножей- 2</w:t>
            </w:r>
          </w:p>
          <w:p w:rsidR="0037478A" w:rsidRPr="00D26A66" w:rsidRDefault="0037478A" w:rsidP="0037478A">
            <w:r w:rsidRPr="00D26A66">
              <w:t>- для заземлителей- 1</w:t>
            </w:r>
          </w:p>
          <w:p w:rsidR="0037478A" w:rsidRPr="00D26A66" w:rsidRDefault="0037478A" w:rsidP="0037478A">
            <w:r w:rsidRPr="00D26A66">
              <w:t>Номинальная частота, Гц</w:t>
            </w:r>
            <w:r>
              <w:t>. 50</w:t>
            </w:r>
          </w:p>
          <w:p w:rsidR="005D4475" w:rsidRPr="0037478A" w:rsidRDefault="0037478A" w:rsidP="005D4475">
            <w:r w:rsidRPr="00C04DDE">
              <w:t>Длина пути утечки внешней изоляции, не м</w:t>
            </w:r>
            <w:r w:rsidRPr="00C04DDE">
              <w:t>е</w:t>
            </w:r>
            <w:r w:rsidRPr="00C04DDE">
              <w:t>нее, см</w:t>
            </w:r>
            <w:r>
              <w:t xml:space="preserve"> 800</w:t>
            </w:r>
          </w:p>
        </w:tc>
      </w:tr>
      <w:tr w:rsidR="00715E79" w:rsidRPr="00C22D2A" w:rsidTr="002C6D38">
        <w:trPr>
          <w:trHeight w:val="20"/>
        </w:trPr>
        <w:tc>
          <w:tcPr>
            <w:tcW w:w="2284" w:type="dxa"/>
          </w:tcPr>
          <w:p w:rsidR="00715E79" w:rsidRPr="00C22D2A" w:rsidRDefault="00715E79" w:rsidP="00C22D2A">
            <w:pPr>
              <w:tabs>
                <w:tab w:val="num" w:pos="993"/>
                <w:tab w:val="num" w:pos="1276"/>
              </w:tabs>
            </w:pPr>
            <w:r w:rsidRPr="00C22D2A">
              <w:t>Тип РГЖ-1а-330</w:t>
            </w:r>
            <w:r w:rsidRPr="00C22D2A">
              <w:rPr>
                <w:lang w:val="en-US"/>
              </w:rPr>
              <w:t>II</w:t>
            </w:r>
            <w:r w:rsidRPr="00C22D2A">
              <w:t>/3150 УХЛ 1</w:t>
            </w:r>
          </w:p>
          <w:p w:rsidR="00715E79" w:rsidRDefault="00715E79" w:rsidP="00C21E97">
            <w:pPr>
              <w:tabs>
                <w:tab w:val="num" w:pos="1276"/>
              </w:tabs>
              <w:jc w:val="both"/>
            </w:pPr>
            <w:r w:rsidRPr="00C22D2A">
              <w:t>Разъединитель о</w:t>
            </w:r>
            <w:r w:rsidRPr="00C22D2A">
              <w:t>д</w:t>
            </w:r>
            <w:r w:rsidRPr="00C22D2A">
              <w:t xml:space="preserve">нополюсный с </w:t>
            </w:r>
            <w:r>
              <w:t>о</w:t>
            </w:r>
            <w:r>
              <w:t>д</w:t>
            </w:r>
            <w:r>
              <w:t xml:space="preserve">ним </w:t>
            </w:r>
            <w:r w:rsidRPr="00C22D2A">
              <w:t>заземляющим нож</w:t>
            </w:r>
            <w:r>
              <w:t>ом.</w:t>
            </w:r>
          </w:p>
          <w:p w:rsidR="00715E79" w:rsidRPr="00715E79" w:rsidRDefault="00715E79" w:rsidP="00715E79">
            <w:pPr>
              <w:tabs>
                <w:tab w:val="num" w:pos="1276"/>
              </w:tabs>
              <w:jc w:val="both"/>
            </w:pPr>
            <w:r>
              <w:t>Привод ПД-14</w:t>
            </w:r>
          </w:p>
        </w:tc>
        <w:tc>
          <w:tcPr>
            <w:tcW w:w="2855" w:type="dxa"/>
            <w:gridSpan w:val="2"/>
          </w:tcPr>
          <w:p w:rsidR="00715E79" w:rsidRDefault="00715E79" w:rsidP="00715E79">
            <w:pPr>
              <w:tabs>
                <w:tab w:val="num" w:pos="1276"/>
              </w:tabs>
              <w:jc w:val="both"/>
            </w:pPr>
            <w:r w:rsidRPr="00C22D2A">
              <w:t>Тип РГЖ-2-330</w:t>
            </w:r>
            <w:r w:rsidRPr="00C22D2A">
              <w:rPr>
                <w:lang w:val="en-US"/>
              </w:rPr>
              <w:t>II</w:t>
            </w:r>
            <w:r w:rsidRPr="00C22D2A">
              <w:t>/3150 УХЛ 1</w:t>
            </w:r>
          </w:p>
          <w:p w:rsidR="00715E79" w:rsidRDefault="00715E79" w:rsidP="00715E79">
            <w:pPr>
              <w:tabs>
                <w:tab w:val="num" w:pos="1276"/>
              </w:tabs>
              <w:jc w:val="both"/>
            </w:pPr>
            <w:r w:rsidRPr="00C22D2A">
              <w:t xml:space="preserve"> Разъединитель одноп</w:t>
            </w:r>
            <w:r w:rsidRPr="00C22D2A">
              <w:t>о</w:t>
            </w:r>
            <w:r w:rsidRPr="00C22D2A">
              <w:t>люсный с двумя зазе</w:t>
            </w:r>
            <w:r w:rsidRPr="00C22D2A">
              <w:t>м</w:t>
            </w:r>
            <w:r w:rsidRPr="00C22D2A">
              <w:t>ляющими ножа</w:t>
            </w:r>
            <w:r>
              <w:t>ми.</w:t>
            </w:r>
          </w:p>
          <w:p w:rsidR="00715E79" w:rsidRPr="00715E79" w:rsidRDefault="00715E79" w:rsidP="00715E79">
            <w:pPr>
              <w:tabs>
                <w:tab w:val="num" w:pos="1276"/>
              </w:tabs>
              <w:jc w:val="both"/>
            </w:pPr>
            <w:r>
              <w:t>Привод ПД-14</w:t>
            </w:r>
          </w:p>
        </w:tc>
        <w:tc>
          <w:tcPr>
            <w:tcW w:w="5140" w:type="dxa"/>
            <w:vAlign w:val="center"/>
          </w:tcPr>
          <w:p w:rsidR="00715E79" w:rsidRPr="00D26A66" w:rsidRDefault="00715E79" w:rsidP="00957BA2">
            <w:r w:rsidRPr="00C04DDE">
              <w:t>Степень загрязнения изоляции</w:t>
            </w:r>
            <w:r>
              <w:t xml:space="preserve"> </w:t>
            </w:r>
            <w:r>
              <w:rPr>
                <w:lang w:val="en-US"/>
              </w:rPr>
              <w:t>II</w:t>
            </w:r>
          </w:p>
          <w:p w:rsidR="00715E79" w:rsidRPr="00D26A66" w:rsidRDefault="00715E79" w:rsidP="00957BA2">
            <w:r w:rsidRPr="00C04DDE">
              <w:t>Номинальное напряжение, кВ</w:t>
            </w:r>
            <w:r w:rsidRPr="00D26A66">
              <w:t xml:space="preserve"> 330</w:t>
            </w:r>
          </w:p>
          <w:p w:rsidR="00715E79" w:rsidRPr="00D26A66" w:rsidRDefault="00715E79" w:rsidP="00957BA2">
            <w:r w:rsidRPr="00C04DDE">
              <w:t>Наибольшее рабочее напряжение, кВ</w:t>
            </w:r>
            <w:r w:rsidRPr="00D26A66">
              <w:t xml:space="preserve"> 363</w:t>
            </w:r>
          </w:p>
          <w:p w:rsidR="00715E79" w:rsidRPr="00D26A66" w:rsidRDefault="00715E79" w:rsidP="00957BA2">
            <w:r w:rsidRPr="00C04DDE">
              <w:t>Номинальный ток, А</w:t>
            </w:r>
            <w:r w:rsidRPr="00D26A66">
              <w:t xml:space="preserve"> 3150</w:t>
            </w:r>
          </w:p>
          <w:p w:rsidR="00715E79" w:rsidRPr="00D26A66" w:rsidRDefault="00715E79" w:rsidP="00957BA2">
            <w:r w:rsidRPr="00C04DDE">
              <w:t>Номинальный кратковременный выдержива</w:t>
            </w:r>
            <w:r w:rsidRPr="00C04DDE">
              <w:t>е</w:t>
            </w:r>
            <w:r w:rsidRPr="00C04DDE">
              <w:t>мый ток (ток термической стойкости), кА</w:t>
            </w:r>
            <w:r w:rsidRPr="00D26A66">
              <w:t xml:space="preserve"> 50</w:t>
            </w:r>
          </w:p>
          <w:p w:rsidR="00715E79" w:rsidRPr="00D26A66" w:rsidRDefault="00715E79" w:rsidP="00957BA2">
            <w:r w:rsidRPr="00C04DDE">
              <w:t>Наибольший пик номинального кратковреме</w:t>
            </w:r>
            <w:r w:rsidRPr="00C04DDE">
              <w:t>н</w:t>
            </w:r>
            <w:r w:rsidRPr="00C04DDE">
              <w:t>ного выдерживаемого тока (ток электродин</w:t>
            </w:r>
            <w:r w:rsidRPr="00C04DDE">
              <w:t>а</w:t>
            </w:r>
            <w:r w:rsidRPr="00C04DDE">
              <w:t>мической стойкости), кА</w:t>
            </w:r>
            <w:r w:rsidRPr="00D26A66">
              <w:t xml:space="preserve"> 125</w:t>
            </w:r>
          </w:p>
          <w:p w:rsidR="00715E79" w:rsidRPr="00D26A66" w:rsidRDefault="00715E79" w:rsidP="00957BA2">
            <w:r w:rsidRPr="00C04DDE">
              <w:t>Время протекания номинального кратковр</w:t>
            </w:r>
            <w:r w:rsidRPr="00C04DDE">
              <w:t>е</w:t>
            </w:r>
            <w:r w:rsidRPr="00C04DDE">
              <w:t xml:space="preserve">менного </w:t>
            </w:r>
            <w:r w:rsidRPr="00D26A66">
              <w:t>выдерживаемого тока, с:</w:t>
            </w:r>
          </w:p>
          <w:p w:rsidR="00715E79" w:rsidRPr="00D26A66" w:rsidRDefault="00715E79" w:rsidP="00957BA2">
            <w:r w:rsidRPr="00D26A66">
              <w:t>- для главных ножей- 2</w:t>
            </w:r>
          </w:p>
          <w:p w:rsidR="00715E79" w:rsidRPr="00D26A66" w:rsidRDefault="00715E79" w:rsidP="00957BA2">
            <w:r w:rsidRPr="00D26A66">
              <w:t>- для заземлителей- 1</w:t>
            </w:r>
          </w:p>
          <w:p w:rsidR="00715E79" w:rsidRPr="00D26A66" w:rsidRDefault="00715E79" w:rsidP="00957BA2">
            <w:r w:rsidRPr="00D26A66">
              <w:t>Номинальная частота, Гц</w:t>
            </w:r>
            <w:r>
              <w:t>. 50</w:t>
            </w:r>
          </w:p>
          <w:p w:rsidR="00715E79" w:rsidRPr="00C04DDE" w:rsidRDefault="00715E79" w:rsidP="00957BA2">
            <w:r w:rsidRPr="00C04DDE">
              <w:t>Испытательное кратковременное (одномину</w:t>
            </w:r>
            <w:r w:rsidRPr="00C04DDE">
              <w:t>т</w:t>
            </w:r>
            <w:r w:rsidRPr="00C04DDE">
              <w:t>ное) напряжение промышленной частоты, кВ:</w:t>
            </w:r>
          </w:p>
          <w:p w:rsidR="00715E79" w:rsidRPr="00C04DDE" w:rsidRDefault="00715E79" w:rsidP="00957BA2">
            <w:r w:rsidRPr="00C04DDE">
              <w:t>- относительно земли</w:t>
            </w:r>
            <w:r>
              <w:t>-560</w:t>
            </w:r>
          </w:p>
          <w:p w:rsidR="00715E79" w:rsidRPr="00C04DDE" w:rsidRDefault="00715E79" w:rsidP="00957BA2">
            <w:r w:rsidRPr="00C04DDE">
              <w:t>- между разомкнутыми контактами</w:t>
            </w:r>
            <w:r>
              <w:t>- 750</w:t>
            </w:r>
          </w:p>
          <w:p w:rsidR="00715E79" w:rsidRPr="00C04DDE" w:rsidRDefault="00715E79" w:rsidP="00957BA2">
            <w:r w:rsidRPr="00C04DDE">
              <w:t>Испытательное напряжение грозового импул</w:t>
            </w:r>
            <w:r w:rsidRPr="00C04DDE">
              <w:t>ь</w:t>
            </w:r>
            <w:r w:rsidRPr="00C04DDE">
              <w:t xml:space="preserve">са 1,2/50 </w:t>
            </w:r>
            <w:proofErr w:type="spellStart"/>
            <w:r w:rsidRPr="00C04DDE">
              <w:t>мкс</w:t>
            </w:r>
            <w:proofErr w:type="spellEnd"/>
            <w:r w:rsidRPr="00C04DDE">
              <w:t xml:space="preserve">, </w:t>
            </w:r>
            <w:proofErr w:type="spellStart"/>
            <w:r w:rsidRPr="00C04DDE">
              <w:t>кВ</w:t>
            </w:r>
            <w:proofErr w:type="spellEnd"/>
            <w:r w:rsidRPr="00C04DDE">
              <w:t>:</w:t>
            </w:r>
          </w:p>
          <w:p w:rsidR="00715E79" w:rsidRPr="00C04DDE" w:rsidRDefault="00715E79" w:rsidP="00957BA2">
            <w:r w:rsidRPr="00C04DDE">
              <w:t>- относительно земли</w:t>
            </w:r>
            <w:r>
              <w:t>- 1175</w:t>
            </w:r>
          </w:p>
          <w:p w:rsidR="00715E79" w:rsidRPr="00C04DDE" w:rsidRDefault="00715E79" w:rsidP="00957BA2">
            <w:r w:rsidRPr="00C04DDE">
              <w:t>-между разомкнутыми контактами</w:t>
            </w:r>
            <w:r>
              <w:t>- 1450</w:t>
            </w:r>
          </w:p>
          <w:p w:rsidR="00715E79" w:rsidRPr="00C04DDE" w:rsidRDefault="00715E79" w:rsidP="00957BA2">
            <w:r w:rsidRPr="00C04DDE">
              <w:t>Испытательное напряжение коммутационного импульса, кВ:</w:t>
            </w:r>
          </w:p>
          <w:p w:rsidR="00715E79" w:rsidRPr="00C04DDE" w:rsidRDefault="00715E79" w:rsidP="00957BA2">
            <w:r w:rsidRPr="00C04DDE">
              <w:t>- относительно земли</w:t>
            </w:r>
            <w:r>
              <w:t>-950</w:t>
            </w:r>
          </w:p>
          <w:p w:rsidR="00715E79" w:rsidRPr="00C04DDE" w:rsidRDefault="00715E79" w:rsidP="00957BA2">
            <w:r w:rsidRPr="00C04DDE">
              <w:t>-между разомкнутыми контактами</w:t>
            </w:r>
            <w:r>
              <w:t>- 1245</w:t>
            </w:r>
          </w:p>
          <w:p w:rsidR="00715E79" w:rsidRPr="00C04DDE" w:rsidRDefault="00715E79" w:rsidP="00957BA2">
            <w:r w:rsidRPr="00C04DDE">
              <w:t>Длина пути утечки внешней изоляции, не м</w:t>
            </w:r>
            <w:r w:rsidRPr="00C04DDE">
              <w:t>е</w:t>
            </w:r>
            <w:r w:rsidRPr="00C04DDE">
              <w:t>нее, см</w:t>
            </w:r>
            <w:r>
              <w:t xml:space="preserve"> 800</w:t>
            </w:r>
          </w:p>
          <w:p w:rsidR="00715E79" w:rsidRPr="00C04DDE" w:rsidRDefault="00715E79" w:rsidP="00957BA2">
            <w:r w:rsidRPr="00C04DDE">
              <w:t>Допустимая механическая нагрузка на выводы, Н</w:t>
            </w:r>
            <w:r>
              <w:t xml:space="preserve"> 1500</w:t>
            </w:r>
          </w:p>
          <w:p w:rsidR="00715E79" w:rsidRPr="00C04DDE" w:rsidRDefault="00715E79" w:rsidP="00957BA2">
            <w:r w:rsidRPr="00C04DDE">
              <w:t>Сопротивление постоянному току главного т</w:t>
            </w:r>
            <w:r w:rsidRPr="00C04DDE">
              <w:t>о</w:t>
            </w:r>
            <w:r w:rsidRPr="00C04DDE">
              <w:t>коведущего контура, Ом, не более</w:t>
            </w:r>
            <w:r>
              <w:t xml:space="preserve"> 100х10</w:t>
            </w:r>
            <w:r>
              <w:rPr>
                <w:rtl/>
                <w:lang w:bidi="he-IL"/>
              </w:rPr>
              <w:t>ֿ</w:t>
            </w:r>
            <w:r>
              <w:rPr>
                <w:rFonts w:ascii="Calibri" w:hAnsi="Calibri"/>
              </w:rPr>
              <w:t>⁶</w:t>
            </w:r>
          </w:p>
          <w:p w:rsidR="00715E79" w:rsidRPr="00D26A66" w:rsidRDefault="00715E79" w:rsidP="00957BA2">
            <w:r w:rsidRPr="00C04DDE">
              <w:lastRenderedPageBreak/>
              <w:t>Стойкость к воздействию землетрясений</w:t>
            </w:r>
            <w:r>
              <w:t xml:space="preserve"> 9 ба</w:t>
            </w:r>
            <w:r>
              <w:t>л</w:t>
            </w:r>
            <w:r>
              <w:t xml:space="preserve">лов по шкале </w:t>
            </w:r>
            <w:r>
              <w:rPr>
                <w:lang w:val="en-US"/>
              </w:rPr>
              <w:t>MSK</w:t>
            </w:r>
            <w:r>
              <w:t>-64</w:t>
            </w:r>
          </w:p>
          <w:p w:rsidR="00715E79" w:rsidRDefault="00715E79" w:rsidP="00957BA2">
            <w:r w:rsidRPr="00C04DDE">
              <w:t>Уровень радиопомех, не более</w:t>
            </w:r>
            <w:r>
              <w:t xml:space="preserve"> 1500 мкВ</w:t>
            </w:r>
          </w:p>
          <w:p w:rsidR="00715E79" w:rsidRDefault="00715E79" w:rsidP="00957BA2">
            <w:pPr>
              <w:rPr>
                <w:b/>
              </w:rPr>
            </w:pPr>
            <w:r w:rsidRPr="00D26A66">
              <w:rPr>
                <w:b/>
              </w:rPr>
              <w:t>Привод ПД-14</w:t>
            </w:r>
          </w:p>
          <w:p w:rsidR="00715E79" w:rsidRPr="00C04DDE" w:rsidRDefault="00715E79" w:rsidP="00957BA2">
            <w:r w:rsidRPr="00C04DDE">
              <w:t>Время выполнения одной операции (включение или отключение) главными ножами и заземл</w:t>
            </w:r>
            <w:r w:rsidRPr="00C04DDE">
              <w:t>и</w:t>
            </w:r>
            <w:r w:rsidRPr="00C04DDE">
              <w:t>телями, с, не более</w:t>
            </w:r>
            <w:r>
              <w:t xml:space="preserve">  10</w:t>
            </w:r>
          </w:p>
          <w:p w:rsidR="00715E79" w:rsidRDefault="00715E79" w:rsidP="00957BA2">
            <w:r w:rsidRPr="00C04DDE">
              <w:t xml:space="preserve">Крутящий момент на валу привода, </w:t>
            </w:r>
            <w:proofErr w:type="spellStart"/>
            <w:r w:rsidRPr="00C04DDE">
              <w:t>Нм</w:t>
            </w:r>
            <w:proofErr w:type="spellEnd"/>
          </w:p>
          <w:p w:rsidR="00715E79" w:rsidRPr="00C04DDE" w:rsidRDefault="00715E79" w:rsidP="00957BA2">
            <w:r>
              <w:t xml:space="preserve"> 600+</w:t>
            </w:r>
            <w:r>
              <w:rPr>
                <w:rtl/>
                <w:lang w:bidi="he-IL"/>
              </w:rPr>
              <w:t>ֿ</w:t>
            </w:r>
            <w:r>
              <w:rPr>
                <w:rFonts w:ascii="Calibri" w:hAnsi="Calibri"/>
              </w:rPr>
              <w:t>50</w:t>
            </w:r>
          </w:p>
          <w:p w:rsidR="00715E79" w:rsidRPr="00C04DDE" w:rsidRDefault="00715E79" w:rsidP="00957BA2">
            <w:r w:rsidRPr="00C04DDE">
              <w:t>Угол поворота выходного вала привода, град.</w:t>
            </w:r>
            <w:r>
              <w:t xml:space="preserve"> 190+10</w:t>
            </w:r>
          </w:p>
          <w:p w:rsidR="00715E79" w:rsidRPr="00C04DDE" w:rsidRDefault="00715E79" w:rsidP="00957BA2">
            <w:r w:rsidRPr="00C04DDE">
              <w:t>Напряжение питания, В:</w:t>
            </w:r>
          </w:p>
          <w:p w:rsidR="00715E79" w:rsidRPr="00C04DDE" w:rsidRDefault="00715E79" w:rsidP="00957BA2">
            <w:r w:rsidRPr="00C04DDE">
              <w:t>- электродвигателя, переменное 1-но фазное</w:t>
            </w:r>
            <w:r>
              <w:t xml:space="preserve"> 230</w:t>
            </w:r>
          </w:p>
          <w:p w:rsidR="00715E79" w:rsidRPr="00C04DDE" w:rsidRDefault="00715E79" w:rsidP="00957BA2">
            <w:r w:rsidRPr="00C04DDE">
              <w:t>- цепей местного управления, однофазное, п</w:t>
            </w:r>
            <w:r w:rsidRPr="00C04DDE">
              <w:t>е</w:t>
            </w:r>
            <w:r w:rsidRPr="00C04DDE">
              <w:t>ременное</w:t>
            </w:r>
            <w:r>
              <w:t xml:space="preserve"> 230</w:t>
            </w:r>
          </w:p>
          <w:p w:rsidR="00715E79" w:rsidRPr="00C04DDE" w:rsidRDefault="00715E79" w:rsidP="00957BA2">
            <w:r w:rsidRPr="00C04DDE">
              <w:t>- цепей дистанционного управления и блок</w:t>
            </w:r>
            <w:r w:rsidRPr="00C04DDE">
              <w:t>и</w:t>
            </w:r>
            <w:r w:rsidRPr="00C04DDE">
              <w:t>ровки, постоянное</w:t>
            </w:r>
            <w:r>
              <w:t xml:space="preserve"> 220</w:t>
            </w:r>
          </w:p>
          <w:p w:rsidR="00715E79" w:rsidRPr="00C04DDE" w:rsidRDefault="00715E79" w:rsidP="00957BA2">
            <w:r w:rsidRPr="00C04DDE">
              <w:t>Мощность электродвигателя и его номинал</w:t>
            </w:r>
            <w:r w:rsidRPr="00C04DDE">
              <w:t>ь</w:t>
            </w:r>
            <w:r w:rsidRPr="00C04DDE">
              <w:t>ный ток, кВт/А</w:t>
            </w:r>
            <w:r>
              <w:t xml:space="preserve"> 0,25/0,63</w:t>
            </w:r>
          </w:p>
          <w:p w:rsidR="00715E79" w:rsidRPr="00C22D2A" w:rsidRDefault="00715E79" w:rsidP="002B61E8">
            <w:pPr>
              <w:rPr>
                <w:b/>
              </w:rPr>
            </w:pPr>
            <w:r w:rsidRPr="00C04DDE">
              <w:t>Мощность нагревательных устройств, Вт</w:t>
            </w:r>
            <w:r>
              <w:t xml:space="preserve"> 225</w:t>
            </w:r>
          </w:p>
        </w:tc>
      </w:tr>
      <w:tr w:rsidR="00D26A66" w:rsidRPr="00C22D2A" w:rsidTr="002C6D38">
        <w:trPr>
          <w:trHeight w:val="20"/>
        </w:trPr>
        <w:tc>
          <w:tcPr>
            <w:tcW w:w="10279" w:type="dxa"/>
            <w:gridSpan w:val="4"/>
          </w:tcPr>
          <w:p w:rsidR="00D26A66" w:rsidRPr="00C22D2A" w:rsidRDefault="00D26A66" w:rsidP="00C22D2A">
            <w:pPr>
              <w:jc w:val="center"/>
              <w:rPr>
                <w:b/>
              </w:rPr>
            </w:pPr>
            <w:r w:rsidRPr="00C22D2A">
              <w:rPr>
                <w:b/>
              </w:rPr>
              <w:lastRenderedPageBreak/>
              <w:t>150 кВ</w:t>
            </w:r>
          </w:p>
        </w:tc>
      </w:tr>
      <w:tr w:rsidR="00EE602B" w:rsidRPr="00C22D2A" w:rsidTr="002C6D38">
        <w:trPr>
          <w:trHeight w:val="20"/>
        </w:trPr>
        <w:tc>
          <w:tcPr>
            <w:tcW w:w="2534" w:type="dxa"/>
            <w:gridSpan w:val="2"/>
          </w:tcPr>
          <w:p w:rsidR="00EE602B" w:rsidRPr="00C22D2A" w:rsidRDefault="00EE602B" w:rsidP="00C22D2A">
            <w:r w:rsidRPr="00C22D2A">
              <w:rPr>
                <w:bCs/>
              </w:rPr>
              <w:t xml:space="preserve">Тип </w:t>
            </w:r>
            <w:r w:rsidRPr="00C22D2A">
              <w:t>РНДЗ-2-150/1000</w:t>
            </w:r>
          </w:p>
          <w:p w:rsidR="00EE602B" w:rsidRPr="00C22D2A" w:rsidRDefault="00EE602B" w:rsidP="00EE602B">
            <w:pPr>
              <w:tabs>
                <w:tab w:val="num" w:pos="993"/>
                <w:tab w:val="num" w:pos="1276"/>
              </w:tabs>
            </w:pPr>
            <w:r w:rsidRPr="00C22D2A">
              <w:t xml:space="preserve"> привод ПРН-220</w:t>
            </w:r>
            <w:r w:rsidRPr="00C22D2A">
              <w:rPr>
                <w:bCs/>
              </w:rPr>
              <w:t xml:space="preserve"> Разъединитель </w:t>
            </w:r>
            <w:r w:rsidRPr="00C22D2A">
              <w:t>тре</w:t>
            </w:r>
            <w:r w:rsidRPr="00C22D2A">
              <w:t>х</w:t>
            </w:r>
            <w:r w:rsidRPr="00C22D2A">
              <w:t>полюсный с двумя заземляющими нож</w:t>
            </w:r>
            <w:r w:rsidRPr="00C22D2A">
              <w:t>а</w:t>
            </w:r>
            <w:r>
              <w:t>ми.</w:t>
            </w:r>
          </w:p>
          <w:p w:rsidR="00EE602B" w:rsidRPr="00C22D2A" w:rsidRDefault="00EE602B" w:rsidP="00C22D2A">
            <w:pPr>
              <w:rPr>
                <w:bCs/>
              </w:rPr>
            </w:pPr>
          </w:p>
        </w:tc>
        <w:tc>
          <w:tcPr>
            <w:tcW w:w="2605" w:type="dxa"/>
          </w:tcPr>
          <w:p w:rsidR="00EE602B" w:rsidRPr="00C22D2A" w:rsidRDefault="00EE602B" w:rsidP="00EE602B">
            <w:r w:rsidRPr="00C22D2A">
              <w:rPr>
                <w:bCs/>
              </w:rPr>
              <w:t xml:space="preserve">Тип </w:t>
            </w:r>
            <w:r w:rsidRPr="00C22D2A">
              <w:t>РНДЗ-1б-150/1000</w:t>
            </w:r>
          </w:p>
          <w:p w:rsidR="00EE602B" w:rsidRDefault="00EE602B" w:rsidP="00EE602B">
            <w:pPr>
              <w:tabs>
                <w:tab w:val="num" w:pos="993"/>
                <w:tab w:val="num" w:pos="1276"/>
              </w:tabs>
              <w:rPr>
                <w:bCs/>
              </w:rPr>
            </w:pPr>
            <w:r w:rsidRPr="00C22D2A">
              <w:t>привод ПРН-220</w:t>
            </w:r>
            <w:r w:rsidRPr="00C22D2A">
              <w:rPr>
                <w:bCs/>
              </w:rPr>
              <w:t xml:space="preserve"> </w:t>
            </w:r>
          </w:p>
          <w:p w:rsidR="00EE602B" w:rsidRPr="00C22D2A" w:rsidRDefault="00EE602B" w:rsidP="00EE602B">
            <w:pPr>
              <w:tabs>
                <w:tab w:val="num" w:pos="993"/>
                <w:tab w:val="num" w:pos="1276"/>
              </w:tabs>
            </w:pPr>
            <w:r w:rsidRPr="00C22D2A">
              <w:rPr>
                <w:bCs/>
              </w:rPr>
              <w:t xml:space="preserve">Разъединитель </w:t>
            </w:r>
            <w:r w:rsidRPr="00C22D2A">
              <w:t>тре</w:t>
            </w:r>
            <w:r w:rsidRPr="00C22D2A">
              <w:t>х</w:t>
            </w:r>
            <w:r w:rsidRPr="00C22D2A">
              <w:t>полюсный с одним з</w:t>
            </w:r>
            <w:r w:rsidRPr="00C22D2A">
              <w:t>а</w:t>
            </w:r>
            <w:r w:rsidRPr="00C22D2A">
              <w:t>земляющим нож</w:t>
            </w:r>
            <w:r>
              <w:t>ом.</w:t>
            </w:r>
          </w:p>
          <w:p w:rsidR="00EE602B" w:rsidRPr="00C22D2A" w:rsidRDefault="00EE602B" w:rsidP="00EE602B">
            <w:pPr>
              <w:tabs>
                <w:tab w:val="num" w:pos="993"/>
                <w:tab w:val="num" w:pos="1276"/>
              </w:tabs>
            </w:pPr>
          </w:p>
        </w:tc>
        <w:tc>
          <w:tcPr>
            <w:tcW w:w="5140" w:type="dxa"/>
          </w:tcPr>
          <w:p w:rsidR="00B101A3" w:rsidRPr="00C22D2A" w:rsidRDefault="00B101A3" w:rsidP="00B101A3">
            <w:pPr>
              <w:tabs>
                <w:tab w:val="num" w:pos="993"/>
              </w:tabs>
              <w:jc w:val="both"/>
            </w:pPr>
            <w:r>
              <w:t>Номинальное напряжение, кВ</w:t>
            </w:r>
            <w:r w:rsidRPr="00C22D2A">
              <w:rPr>
                <w:vertAlign w:val="subscript"/>
              </w:rPr>
              <w:t xml:space="preserve"> </w:t>
            </w:r>
            <w:r>
              <w:t>– 150</w:t>
            </w:r>
            <w:r w:rsidRPr="00C22D2A">
              <w:t>;</w:t>
            </w:r>
            <w:r w:rsidRPr="00EE602B">
              <w:t xml:space="preserve"> </w:t>
            </w:r>
          </w:p>
          <w:p w:rsidR="00B101A3" w:rsidRDefault="00B101A3" w:rsidP="00B101A3">
            <w:pPr>
              <w:tabs>
                <w:tab w:val="num" w:pos="993"/>
                <w:tab w:val="num" w:pos="1276"/>
              </w:tabs>
            </w:pPr>
            <w:r>
              <w:t>Номинальный ток, А</w:t>
            </w:r>
            <w:r w:rsidRPr="00C22D2A">
              <w:t xml:space="preserve"> – </w:t>
            </w:r>
            <w:r>
              <w:t>10</w:t>
            </w:r>
            <w:r w:rsidRPr="00C22D2A">
              <w:t>00 А</w:t>
            </w:r>
            <w:r>
              <w:t>;</w:t>
            </w:r>
          </w:p>
          <w:p w:rsidR="00B101A3" w:rsidRDefault="00B101A3" w:rsidP="00B101A3">
            <w:pPr>
              <w:tabs>
                <w:tab w:val="num" w:pos="993"/>
                <w:tab w:val="num" w:pos="1276"/>
              </w:tabs>
            </w:pPr>
            <w:r>
              <w:t>Устойчивость при сквозных токах К.З., кА:</w:t>
            </w:r>
          </w:p>
          <w:p w:rsidR="00B101A3" w:rsidRDefault="00B101A3" w:rsidP="00B101A3">
            <w:pPr>
              <w:tabs>
                <w:tab w:val="num" w:pos="993"/>
                <w:tab w:val="num" w:pos="1276"/>
              </w:tabs>
            </w:pPr>
            <w:r>
              <w:t>Главных ножей</w:t>
            </w:r>
          </w:p>
          <w:p w:rsidR="00B101A3" w:rsidRDefault="00B101A3" w:rsidP="00B101A3">
            <w:pPr>
              <w:tabs>
                <w:tab w:val="num" w:pos="993"/>
                <w:tab w:val="num" w:pos="1276"/>
              </w:tabs>
            </w:pPr>
            <w:r>
              <w:t xml:space="preserve">- амплитуда предельного сквозного тока – </w:t>
            </w:r>
            <w:r w:rsidR="005B676D">
              <w:t>100</w:t>
            </w:r>
            <w:r>
              <w:t>;</w:t>
            </w:r>
          </w:p>
          <w:p w:rsidR="005B676D" w:rsidRPr="00D26A66" w:rsidRDefault="00B101A3" w:rsidP="005B676D">
            <w:r>
              <w:t xml:space="preserve">- 10 сек. ток термической устойчивости – </w:t>
            </w:r>
            <w:r w:rsidR="005B676D">
              <w:t>40</w:t>
            </w:r>
            <w:r>
              <w:t xml:space="preserve">; </w:t>
            </w:r>
            <w:r w:rsidR="005B676D" w:rsidRPr="00C04DDE">
              <w:t>Время протекания</w:t>
            </w:r>
            <w:r w:rsidR="005B676D" w:rsidRPr="00D26A66">
              <w:t xml:space="preserve"> </w:t>
            </w:r>
            <w:r w:rsidR="005B676D">
              <w:t>предельного ток термич</w:t>
            </w:r>
            <w:r w:rsidR="005B676D">
              <w:t>е</w:t>
            </w:r>
            <w:r w:rsidR="005B676D">
              <w:t xml:space="preserve">ской устойчивости, </w:t>
            </w:r>
            <w:r w:rsidR="005B676D" w:rsidRPr="00D26A66">
              <w:t>с:</w:t>
            </w:r>
          </w:p>
          <w:p w:rsidR="005B676D" w:rsidRPr="00D26A66" w:rsidRDefault="005B676D" w:rsidP="005B676D">
            <w:r w:rsidRPr="00D26A66">
              <w:t xml:space="preserve">- для главных ножей- </w:t>
            </w:r>
            <w:r>
              <w:t>3</w:t>
            </w:r>
          </w:p>
          <w:p w:rsidR="005B676D" w:rsidRPr="00D26A66" w:rsidRDefault="005B676D" w:rsidP="005B676D">
            <w:r w:rsidRPr="00D26A66">
              <w:t>- для заземлителей- 1</w:t>
            </w:r>
          </w:p>
          <w:p w:rsidR="005B676D" w:rsidRDefault="005B676D" w:rsidP="005B676D">
            <w:r w:rsidRPr="00D26A66">
              <w:t>Номинальная частота, Гц</w:t>
            </w:r>
            <w:r>
              <w:t>. 50</w:t>
            </w:r>
          </w:p>
          <w:p w:rsidR="005B676D" w:rsidRDefault="005B676D" w:rsidP="005B676D">
            <w:r>
              <w:t>Длинна пути утечки внешней изоляции, см не менее 260</w:t>
            </w:r>
          </w:p>
          <w:p w:rsidR="005B676D" w:rsidRPr="00D26A66" w:rsidRDefault="005B676D" w:rsidP="005B676D">
            <w:r>
              <w:t xml:space="preserve">Допустимое </w:t>
            </w:r>
            <w:proofErr w:type="spellStart"/>
            <w:r>
              <w:t>тяжение</w:t>
            </w:r>
            <w:proofErr w:type="spellEnd"/>
            <w:r>
              <w:t xml:space="preserve"> проводов в горизонтал</w:t>
            </w:r>
            <w:r>
              <w:t>ь</w:t>
            </w:r>
            <w:r>
              <w:t>ной плоскости, Н, не более 784</w:t>
            </w:r>
          </w:p>
          <w:p w:rsidR="00EE602B" w:rsidRPr="00C22D2A" w:rsidRDefault="00EE602B" w:rsidP="00B101A3">
            <w:pPr>
              <w:tabs>
                <w:tab w:val="num" w:pos="993"/>
                <w:tab w:val="num" w:pos="1276"/>
              </w:tabs>
            </w:pPr>
          </w:p>
        </w:tc>
      </w:tr>
      <w:tr w:rsidR="00D26A66" w:rsidRPr="00C22D2A" w:rsidTr="002C6D38">
        <w:trPr>
          <w:trHeight w:val="20"/>
        </w:trPr>
        <w:tc>
          <w:tcPr>
            <w:tcW w:w="10279" w:type="dxa"/>
            <w:gridSpan w:val="4"/>
          </w:tcPr>
          <w:p w:rsidR="00D26A66" w:rsidRPr="00C22D2A" w:rsidRDefault="00D26A66" w:rsidP="00C22D2A">
            <w:pPr>
              <w:jc w:val="center"/>
              <w:rPr>
                <w:b/>
              </w:rPr>
            </w:pPr>
            <w:r w:rsidRPr="00C22D2A">
              <w:rPr>
                <w:b/>
              </w:rPr>
              <w:t>35 кВ</w:t>
            </w:r>
          </w:p>
        </w:tc>
      </w:tr>
      <w:tr w:rsidR="00C21E97" w:rsidRPr="00C22D2A" w:rsidTr="002C6D38">
        <w:trPr>
          <w:trHeight w:val="20"/>
        </w:trPr>
        <w:tc>
          <w:tcPr>
            <w:tcW w:w="2534" w:type="dxa"/>
            <w:gridSpan w:val="2"/>
          </w:tcPr>
          <w:p w:rsidR="00C21E97" w:rsidRPr="00C22D2A" w:rsidRDefault="00C21E97" w:rsidP="00C22D2A">
            <w:r w:rsidRPr="00C22D2A">
              <w:t>Тип РЛНД-1б-35/600:</w:t>
            </w:r>
          </w:p>
          <w:p w:rsidR="00C21E97" w:rsidRPr="00C22D2A" w:rsidRDefault="00C21E97" w:rsidP="00C21E97">
            <w:pPr>
              <w:tabs>
                <w:tab w:val="num" w:pos="993"/>
                <w:tab w:val="num" w:pos="1276"/>
              </w:tabs>
              <w:jc w:val="both"/>
            </w:pPr>
            <w:r w:rsidRPr="00C22D2A">
              <w:t>привод – ПРН-220м</w:t>
            </w:r>
            <w:r w:rsidRPr="00C22D2A">
              <w:rPr>
                <w:bCs/>
              </w:rPr>
              <w:t xml:space="preserve"> Разъединитель </w:t>
            </w:r>
            <w:r w:rsidRPr="00C22D2A">
              <w:t>тре</w:t>
            </w:r>
            <w:r w:rsidRPr="00C22D2A">
              <w:t>х</w:t>
            </w:r>
            <w:r w:rsidRPr="00C22D2A">
              <w:t>полюсный с одним заземляющими нож</w:t>
            </w:r>
            <w:r w:rsidRPr="00C22D2A">
              <w:t>а</w:t>
            </w:r>
            <w:r w:rsidRPr="00C22D2A">
              <w:t>ми</w:t>
            </w:r>
            <w:r>
              <w:t>.</w:t>
            </w:r>
          </w:p>
          <w:p w:rsidR="00C21E97" w:rsidRPr="00C22D2A" w:rsidRDefault="00C21E97" w:rsidP="00C22D2A">
            <w:pPr>
              <w:tabs>
                <w:tab w:val="num" w:pos="993"/>
              </w:tabs>
            </w:pPr>
          </w:p>
        </w:tc>
        <w:tc>
          <w:tcPr>
            <w:tcW w:w="2605" w:type="dxa"/>
          </w:tcPr>
          <w:p w:rsidR="00C21E97" w:rsidRPr="00C22D2A" w:rsidRDefault="00C21E97" w:rsidP="00C21E97">
            <w:r w:rsidRPr="00C22D2A">
              <w:t>Тип РЛНД-2-35/600:</w:t>
            </w:r>
          </w:p>
          <w:p w:rsidR="00C21E97" w:rsidRPr="00C22D2A" w:rsidRDefault="00C21E97" w:rsidP="00C21E97">
            <w:pPr>
              <w:tabs>
                <w:tab w:val="num" w:pos="993"/>
                <w:tab w:val="num" w:pos="1276"/>
              </w:tabs>
              <w:jc w:val="both"/>
            </w:pPr>
            <w:r w:rsidRPr="00C22D2A">
              <w:t>привод – ПРН-220м</w:t>
            </w:r>
            <w:r w:rsidRPr="00C22D2A">
              <w:rPr>
                <w:bCs/>
              </w:rPr>
              <w:t xml:space="preserve"> Разъединитель </w:t>
            </w:r>
            <w:r w:rsidRPr="00C22D2A">
              <w:t>тре</w:t>
            </w:r>
            <w:r w:rsidRPr="00C22D2A">
              <w:t>х</w:t>
            </w:r>
            <w:r w:rsidRPr="00C22D2A">
              <w:t>полюсный с одним з</w:t>
            </w:r>
            <w:r w:rsidRPr="00C22D2A">
              <w:t>а</w:t>
            </w:r>
            <w:r w:rsidRPr="00C22D2A">
              <w:t>зем</w:t>
            </w:r>
            <w:r>
              <w:t>ляющими ножами.</w:t>
            </w:r>
          </w:p>
          <w:p w:rsidR="00C21E97" w:rsidRPr="00C22D2A" w:rsidRDefault="00C21E97" w:rsidP="00C21E97">
            <w:pPr>
              <w:tabs>
                <w:tab w:val="num" w:pos="993"/>
              </w:tabs>
              <w:jc w:val="both"/>
            </w:pPr>
          </w:p>
        </w:tc>
        <w:tc>
          <w:tcPr>
            <w:tcW w:w="5140" w:type="dxa"/>
          </w:tcPr>
          <w:p w:rsidR="00C21E97" w:rsidRPr="00C22D2A" w:rsidRDefault="00EE602B" w:rsidP="00C21E97">
            <w:pPr>
              <w:tabs>
                <w:tab w:val="num" w:pos="993"/>
              </w:tabs>
              <w:jc w:val="both"/>
            </w:pPr>
            <w:r>
              <w:t>Номинальное напряжение, кВ</w:t>
            </w:r>
            <w:r w:rsidR="00C21E97" w:rsidRPr="00C22D2A">
              <w:rPr>
                <w:vertAlign w:val="subscript"/>
              </w:rPr>
              <w:t xml:space="preserve"> </w:t>
            </w:r>
            <w:r w:rsidR="00C21E97" w:rsidRPr="00C22D2A">
              <w:t>– 35;</w:t>
            </w:r>
            <w:r w:rsidR="00C21E97" w:rsidRPr="00EE602B">
              <w:t xml:space="preserve"> </w:t>
            </w:r>
          </w:p>
          <w:p w:rsidR="00C21E97" w:rsidRDefault="00EE602B" w:rsidP="00C21E97">
            <w:pPr>
              <w:tabs>
                <w:tab w:val="num" w:pos="993"/>
                <w:tab w:val="num" w:pos="1276"/>
              </w:tabs>
            </w:pPr>
            <w:r>
              <w:t>Номинальный ток, А</w:t>
            </w:r>
            <w:r w:rsidR="00C21E97" w:rsidRPr="00C22D2A">
              <w:t xml:space="preserve"> – 600 А</w:t>
            </w:r>
            <w:r>
              <w:t>;</w:t>
            </w:r>
          </w:p>
          <w:p w:rsidR="00EE602B" w:rsidRDefault="00EE602B" w:rsidP="00C21E97">
            <w:pPr>
              <w:tabs>
                <w:tab w:val="num" w:pos="993"/>
                <w:tab w:val="num" w:pos="1276"/>
              </w:tabs>
            </w:pPr>
            <w:r>
              <w:t>Устойчивость при сквозных токах К.З., кА:</w:t>
            </w:r>
          </w:p>
          <w:p w:rsidR="00EE602B" w:rsidRDefault="00EE602B" w:rsidP="00C21E97">
            <w:pPr>
              <w:tabs>
                <w:tab w:val="num" w:pos="993"/>
                <w:tab w:val="num" w:pos="1276"/>
              </w:tabs>
            </w:pPr>
            <w:r>
              <w:t>Главных ножей</w:t>
            </w:r>
          </w:p>
          <w:p w:rsidR="00EE602B" w:rsidRDefault="00EE602B" w:rsidP="00EE602B">
            <w:pPr>
              <w:tabs>
                <w:tab w:val="num" w:pos="993"/>
                <w:tab w:val="num" w:pos="1276"/>
              </w:tabs>
            </w:pPr>
            <w:r>
              <w:t>- амплитуда предельного сквозного тока – 80;</w:t>
            </w:r>
          </w:p>
          <w:p w:rsidR="00EE602B" w:rsidRDefault="00EE602B" w:rsidP="00EE602B">
            <w:pPr>
              <w:tabs>
                <w:tab w:val="num" w:pos="993"/>
                <w:tab w:val="num" w:pos="1276"/>
              </w:tabs>
            </w:pPr>
            <w:r>
              <w:t>- 10 сек. ток термической устойчивости – 12; Заземляющих ножей</w:t>
            </w:r>
          </w:p>
          <w:p w:rsidR="00EE602B" w:rsidRDefault="00EE602B" w:rsidP="00EE602B">
            <w:pPr>
              <w:tabs>
                <w:tab w:val="num" w:pos="993"/>
                <w:tab w:val="num" w:pos="1276"/>
              </w:tabs>
            </w:pPr>
            <w:r>
              <w:t>- амплитуда предельного сквозного тока – 50;</w:t>
            </w:r>
          </w:p>
          <w:p w:rsidR="00EE602B" w:rsidRPr="00C22D2A" w:rsidRDefault="00EE602B" w:rsidP="00EE602B">
            <w:pPr>
              <w:tabs>
                <w:tab w:val="num" w:pos="993"/>
                <w:tab w:val="num" w:pos="1276"/>
              </w:tabs>
            </w:pPr>
            <w:r>
              <w:t>- 10 сек. ток термической устойчивости – 7;</w:t>
            </w:r>
          </w:p>
        </w:tc>
      </w:tr>
    </w:tbl>
    <w:p w:rsidR="00C844C6" w:rsidRPr="00C22D2A" w:rsidRDefault="00C844C6" w:rsidP="003A1200">
      <w:pPr>
        <w:jc w:val="right"/>
        <w:rPr>
          <w:b/>
        </w:rPr>
      </w:pPr>
    </w:p>
    <w:p w:rsidR="00C844C6" w:rsidRPr="00C22D2A" w:rsidRDefault="00C844C6">
      <w:pPr>
        <w:rPr>
          <w:b/>
        </w:rPr>
      </w:pPr>
      <w:r w:rsidRPr="00C22D2A">
        <w:rPr>
          <w:b/>
        </w:rPr>
        <w:br w:type="page"/>
      </w:r>
    </w:p>
    <w:p w:rsidR="003A1200" w:rsidRPr="00C22D2A" w:rsidRDefault="003A1200" w:rsidP="003A1200">
      <w:pPr>
        <w:jc w:val="right"/>
      </w:pPr>
      <w:r w:rsidRPr="00C22D2A">
        <w:lastRenderedPageBreak/>
        <w:t>Приложение №2</w:t>
      </w:r>
    </w:p>
    <w:p w:rsidR="00C844C6" w:rsidRPr="00C22D2A" w:rsidRDefault="00C844C6" w:rsidP="003A1200">
      <w:pPr>
        <w:jc w:val="right"/>
      </w:pPr>
    </w:p>
    <w:p w:rsidR="003A1200" w:rsidRDefault="003A1200" w:rsidP="003A1200">
      <w:pPr>
        <w:jc w:val="center"/>
        <w:rPr>
          <w:b/>
        </w:rPr>
      </w:pPr>
      <w:r w:rsidRPr="00C22D2A">
        <w:rPr>
          <w:b/>
        </w:rPr>
        <w:t>Технические характеристики выключателей</w:t>
      </w:r>
    </w:p>
    <w:p w:rsidR="00715E79" w:rsidRPr="00C22D2A" w:rsidRDefault="00715E79" w:rsidP="003A1200">
      <w:pPr>
        <w:jc w:val="center"/>
        <w:rPr>
          <w:b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039"/>
        <w:gridCol w:w="5240"/>
      </w:tblGrid>
      <w:tr w:rsidR="004B3493" w:rsidRPr="00C22D2A" w:rsidTr="00715E79">
        <w:tc>
          <w:tcPr>
            <w:tcW w:w="5039" w:type="dxa"/>
          </w:tcPr>
          <w:p w:rsidR="004B3493" w:rsidRPr="00C22D2A" w:rsidRDefault="004B3493" w:rsidP="004B3493">
            <w:pPr>
              <w:jc w:val="center"/>
            </w:pPr>
            <w:r w:rsidRPr="00C22D2A">
              <w:t>Тип выключателя</w:t>
            </w:r>
          </w:p>
        </w:tc>
        <w:tc>
          <w:tcPr>
            <w:tcW w:w="5240" w:type="dxa"/>
          </w:tcPr>
          <w:p w:rsidR="004B3493" w:rsidRPr="00C22D2A" w:rsidRDefault="004B3493" w:rsidP="00A574E8">
            <w:pPr>
              <w:jc w:val="center"/>
            </w:pPr>
            <w:r w:rsidRPr="00C22D2A">
              <w:t>Технические характеристики</w:t>
            </w:r>
          </w:p>
        </w:tc>
      </w:tr>
      <w:tr w:rsidR="003A1200" w:rsidRPr="00C22D2A" w:rsidTr="00715E79">
        <w:tc>
          <w:tcPr>
            <w:tcW w:w="10279" w:type="dxa"/>
            <w:gridSpan w:val="2"/>
          </w:tcPr>
          <w:p w:rsidR="003A1200" w:rsidRPr="00C22D2A" w:rsidRDefault="003A1200" w:rsidP="00A574E8">
            <w:pPr>
              <w:jc w:val="center"/>
              <w:rPr>
                <w:b/>
              </w:rPr>
            </w:pPr>
            <w:r w:rsidRPr="00C22D2A">
              <w:rPr>
                <w:b/>
              </w:rPr>
              <w:t>35 кВ</w:t>
            </w:r>
          </w:p>
        </w:tc>
      </w:tr>
      <w:tr w:rsidR="00C22D2A" w:rsidRPr="00C22D2A" w:rsidTr="00715E79">
        <w:tc>
          <w:tcPr>
            <w:tcW w:w="5039" w:type="dxa"/>
            <w:vMerge w:val="restart"/>
            <w:vAlign w:val="center"/>
          </w:tcPr>
          <w:p w:rsidR="004B3493" w:rsidRPr="00C22D2A" w:rsidRDefault="004B3493" w:rsidP="00C22D2A">
            <w:pPr>
              <w:jc w:val="center"/>
            </w:pPr>
            <w:r w:rsidRPr="00C22D2A">
              <w:t>Тип – ВГБЭ-35П-12,5/630 УХЛ1</w:t>
            </w:r>
          </w:p>
          <w:p w:rsidR="004B3493" w:rsidRPr="00C22D2A" w:rsidRDefault="004B3493" w:rsidP="00C22D2A">
            <w:pPr>
              <w:tabs>
                <w:tab w:val="num" w:pos="993"/>
              </w:tabs>
              <w:jc w:val="center"/>
            </w:pPr>
            <w:r w:rsidRPr="00C22D2A">
              <w:t>привод – ПЭМУ-250</w:t>
            </w:r>
          </w:p>
        </w:tc>
        <w:tc>
          <w:tcPr>
            <w:tcW w:w="5240" w:type="dxa"/>
          </w:tcPr>
          <w:p w:rsidR="004B3493" w:rsidRPr="00C22D2A" w:rsidRDefault="004B3493" w:rsidP="003A1200">
            <w:pPr>
              <w:tabs>
                <w:tab w:val="num" w:pos="993"/>
                <w:tab w:val="num" w:pos="1276"/>
              </w:tabs>
              <w:jc w:val="both"/>
            </w:pPr>
            <w:proofErr w:type="spellStart"/>
            <w:r w:rsidRPr="00C22D2A">
              <w:rPr>
                <w:bCs/>
              </w:rPr>
              <w:t>Элегазовый</w:t>
            </w:r>
            <w:proofErr w:type="spellEnd"/>
          </w:p>
          <w:p w:rsidR="004B3493" w:rsidRPr="00C22D2A" w:rsidRDefault="004B3493" w:rsidP="003A1200">
            <w:pPr>
              <w:tabs>
                <w:tab w:val="num" w:pos="993"/>
              </w:tabs>
            </w:pPr>
            <w:r w:rsidRPr="00C22D2A">
              <w:rPr>
                <w:lang w:val="en-US"/>
              </w:rPr>
              <w:t>U</w:t>
            </w:r>
            <w:r w:rsidRPr="00C22D2A">
              <w:rPr>
                <w:vertAlign w:val="subscript"/>
              </w:rPr>
              <w:t>ном</w:t>
            </w:r>
            <w:r w:rsidRPr="00C22D2A">
              <w:t xml:space="preserve"> – 3 5 кВ</w:t>
            </w:r>
          </w:p>
          <w:p w:rsidR="004B3493" w:rsidRPr="00C22D2A" w:rsidRDefault="004B3493" w:rsidP="003A1200">
            <w:pPr>
              <w:tabs>
                <w:tab w:val="num" w:pos="993"/>
              </w:tabs>
            </w:pPr>
            <w:proofErr w:type="spellStart"/>
            <w:r w:rsidRPr="00C22D2A">
              <w:rPr>
                <w:lang w:val="en-US"/>
              </w:rPr>
              <w:t>U</w:t>
            </w:r>
            <w:r w:rsidRPr="00C22D2A">
              <w:rPr>
                <w:vertAlign w:val="subscript"/>
                <w:lang w:val="en-US"/>
              </w:rPr>
              <w:t>max</w:t>
            </w:r>
            <w:proofErr w:type="spellEnd"/>
            <w:r w:rsidRPr="00C22D2A">
              <w:rPr>
                <w:vertAlign w:val="subscript"/>
              </w:rPr>
              <w:t xml:space="preserve">.раб. </w:t>
            </w:r>
            <w:r w:rsidRPr="00C22D2A">
              <w:t>– 40,5 кВ</w:t>
            </w:r>
          </w:p>
          <w:p w:rsidR="004B3493" w:rsidRPr="00C22D2A" w:rsidRDefault="004B3493" w:rsidP="003A1200">
            <w:pPr>
              <w:tabs>
                <w:tab w:val="num" w:pos="993"/>
              </w:tabs>
            </w:pPr>
            <w:r w:rsidRPr="00C22D2A">
              <w:rPr>
                <w:lang w:val="en-US"/>
              </w:rPr>
              <w:t>I</w:t>
            </w:r>
            <w:r w:rsidRPr="00C22D2A">
              <w:rPr>
                <w:vertAlign w:val="subscript"/>
              </w:rPr>
              <w:t>ном</w:t>
            </w:r>
            <w:r w:rsidRPr="00C22D2A">
              <w:t>. – 630 А</w:t>
            </w:r>
          </w:p>
          <w:p w:rsidR="004B3493" w:rsidRPr="00C22D2A" w:rsidRDefault="004B3493" w:rsidP="003A1200">
            <w:pPr>
              <w:tabs>
                <w:tab w:val="num" w:pos="993"/>
              </w:tabs>
            </w:pPr>
            <w:r w:rsidRPr="00C22D2A">
              <w:rPr>
                <w:lang w:val="en-US"/>
              </w:rPr>
              <w:t>I</w:t>
            </w:r>
            <w:proofErr w:type="spellStart"/>
            <w:r w:rsidRPr="00C22D2A">
              <w:rPr>
                <w:vertAlign w:val="subscript"/>
              </w:rPr>
              <w:t>ном.отк</w:t>
            </w:r>
            <w:proofErr w:type="spellEnd"/>
            <w:r w:rsidRPr="00C22D2A">
              <w:rPr>
                <w:vertAlign w:val="subscript"/>
              </w:rPr>
              <w:t xml:space="preserve">. </w:t>
            </w:r>
            <w:r w:rsidRPr="00C22D2A">
              <w:t>– 12,5 кА</w:t>
            </w:r>
          </w:p>
          <w:p w:rsidR="004B3493" w:rsidRPr="00C22D2A" w:rsidRDefault="004B3493" w:rsidP="004B3493">
            <w:pPr>
              <w:tabs>
                <w:tab w:val="num" w:pos="993"/>
              </w:tabs>
            </w:pPr>
            <w:proofErr w:type="spellStart"/>
            <w:r w:rsidRPr="00C22D2A">
              <w:rPr>
                <w:lang w:val="en-US"/>
              </w:rPr>
              <w:t>CosY</w:t>
            </w:r>
            <w:proofErr w:type="spellEnd"/>
            <w:r w:rsidRPr="00C22D2A">
              <w:t xml:space="preserve"> тока нагрузки – 0,91</w:t>
            </w:r>
          </w:p>
        </w:tc>
      </w:tr>
      <w:tr w:rsidR="004B3493" w:rsidRPr="00C22D2A" w:rsidTr="00715E79">
        <w:tc>
          <w:tcPr>
            <w:tcW w:w="5039" w:type="dxa"/>
            <w:vMerge/>
          </w:tcPr>
          <w:p w:rsidR="004B3493" w:rsidRPr="00C22D2A" w:rsidRDefault="004B3493" w:rsidP="003A1200">
            <w:pPr>
              <w:tabs>
                <w:tab w:val="num" w:pos="993"/>
              </w:tabs>
              <w:jc w:val="both"/>
            </w:pPr>
          </w:p>
        </w:tc>
        <w:tc>
          <w:tcPr>
            <w:tcW w:w="5240" w:type="dxa"/>
          </w:tcPr>
          <w:p w:rsidR="004B3493" w:rsidRPr="00C22D2A" w:rsidRDefault="004B3493" w:rsidP="00A574E8">
            <w:pPr>
              <w:tabs>
                <w:tab w:val="num" w:pos="993"/>
                <w:tab w:val="num" w:pos="1276"/>
              </w:tabs>
              <w:jc w:val="both"/>
              <w:rPr>
                <w:bCs/>
              </w:rPr>
            </w:pPr>
            <w:r w:rsidRPr="00C22D2A">
              <w:t>Собственное время отключения –+0,005 сек.</w:t>
            </w:r>
          </w:p>
        </w:tc>
      </w:tr>
      <w:tr w:rsidR="004B3493" w:rsidRPr="00C22D2A" w:rsidTr="00715E79">
        <w:tc>
          <w:tcPr>
            <w:tcW w:w="5039" w:type="dxa"/>
            <w:vMerge/>
          </w:tcPr>
          <w:p w:rsidR="004B3493" w:rsidRPr="00C22D2A" w:rsidRDefault="004B3493" w:rsidP="003A1200">
            <w:pPr>
              <w:tabs>
                <w:tab w:val="num" w:pos="993"/>
              </w:tabs>
              <w:jc w:val="both"/>
            </w:pPr>
          </w:p>
        </w:tc>
        <w:tc>
          <w:tcPr>
            <w:tcW w:w="5240" w:type="dxa"/>
            <w:vAlign w:val="bottom"/>
          </w:tcPr>
          <w:p w:rsidR="004B3493" w:rsidRPr="00C22D2A" w:rsidRDefault="004B3493" w:rsidP="004B3493">
            <w:pPr>
              <w:tabs>
                <w:tab w:val="num" w:pos="993"/>
              </w:tabs>
              <w:jc w:val="both"/>
            </w:pPr>
            <w:r w:rsidRPr="00C22D2A">
              <w:t>Полное время отключения – 0,065</w:t>
            </w:r>
            <w:r w:rsidRPr="00C22D2A">
              <w:rPr>
                <w:vertAlign w:val="superscript"/>
              </w:rPr>
              <w:t>+0,01</w:t>
            </w:r>
            <w:r w:rsidRPr="00C22D2A">
              <w:t xml:space="preserve"> сек.</w:t>
            </w:r>
          </w:p>
        </w:tc>
      </w:tr>
      <w:tr w:rsidR="004B3493" w:rsidRPr="00C22D2A" w:rsidTr="00715E79">
        <w:tc>
          <w:tcPr>
            <w:tcW w:w="5039" w:type="dxa"/>
            <w:vMerge/>
          </w:tcPr>
          <w:p w:rsidR="004B3493" w:rsidRPr="00C22D2A" w:rsidRDefault="004B3493" w:rsidP="003A1200">
            <w:pPr>
              <w:tabs>
                <w:tab w:val="num" w:pos="993"/>
              </w:tabs>
              <w:jc w:val="both"/>
            </w:pPr>
          </w:p>
        </w:tc>
        <w:tc>
          <w:tcPr>
            <w:tcW w:w="5240" w:type="dxa"/>
            <w:vAlign w:val="bottom"/>
          </w:tcPr>
          <w:p w:rsidR="004B3493" w:rsidRPr="00C22D2A" w:rsidRDefault="004B3493" w:rsidP="004B3493">
            <w:pPr>
              <w:tabs>
                <w:tab w:val="num" w:pos="993"/>
              </w:tabs>
              <w:jc w:val="both"/>
            </w:pPr>
            <w:r w:rsidRPr="00C22D2A">
              <w:t>Собственное время включения – 0,12 * 0,03-0,05</w:t>
            </w:r>
          </w:p>
        </w:tc>
      </w:tr>
      <w:tr w:rsidR="004B3493" w:rsidRPr="00C22D2A" w:rsidTr="00715E79">
        <w:tc>
          <w:tcPr>
            <w:tcW w:w="5039" w:type="dxa"/>
            <w:vMerge/>
          </w:tcPr>
          <w:p w:rsidR="004B3493" w:rsidRPr="00C22D2A" w:rsidRDefault="004B3493" w:rsidP="003A1200">
            <w:pPr>
              <w:tabs>
                <w:tab w:val="num" w:pos="993"/>
              </w:tabs>
              <w:jc w:val="both"/>
            </w:pPr>
          </w:p>
        </w:tc>
        <w:tc>
          <w:tcPr>
            <w:tcW w:w="5240" w:type="dxa"/>
          </w:tcPr>
          <w:p w:rsidR="004B3493" w:rsidRPr="00C22D2A" w:rsidRDefault="004B3493" w:rsidP="00A574E8">
            <w:pPr>
              <w:tabs>
                <w:tab w:val="num" w:pos="993"/>
              </w:tabs>
              <w:jc w:val="both"/>
            </w:pPr>
            <w:r w:rsidRPr="00C22D2A">
              <w:t>Собственное  время  включения –+0,04  сек.</w:t>
            </w:r>
          </w:p>
        </w:tc>
      </w:tr>
      <w:tr w:rsidR="004B3493" w:rsidRPr="00C22D2A" w:rsidTr="00715E79">
        <w:tc>
          <w:tcPr>
            <w:tcW w:w="5039" w:type="dxa"/>
            <w:vMerge/>
          </w:tcPr>
          <w:p w:rsidR="004B3493" w:rsidRPr="00C22D2A" w:rsidRDefault="004B3493" w:rsidP="003A1200">
            <w:pPr>
              <w:tabs>
                <w:tab w:val="num" w:pos="993"/>
              </w:tabs>
              <w:jc w:val="both"/>
            </w:pPr>
          </w:p>
        </w:tc>
        <w:tc>
          <w:tcPr>
            <w:tcW w:w="5240" w:type="dxa"/>
          </w:tcPr>
          <w:p w:rsidR="004B3493" w:rsidRPr="00C22D2A" w:rsidRDefault="004B3493" w:rsidP="00A574E8">
            <w:pPr>
              <w:tabs>
                <w:tab w:val="num" w:pos="993"/>
              </w:tabs>
              <w:jc w:val="both"/>
            </w:pPr>
            <w:r w:rsidRPr="00C22D2A">
              <w:t>Собственное время включения – 0,12 * 0,03-0,05</w:t>
            </w:r>
          </w:p>
        </w:tc>
      </w:tr>
      <w:tr w:rsidR="004B3493" w:rsidRPr="00C22D2A" w:rsidTr="00715E79">
        <w:tc>
          <w:tcPr>
            <w:tcW w:w="5039" w:type="dxa"/>
            <w:vMerge/>
          </w:tcPr>
          <w:p w:rsidR="004B3493" w:rsidRPr="00C22D2A" w:rsidRDefault="004B3493" w:rsidP="003A1200">
            <w:pPr>
              <w:tabs>
                <w:tab w:val="num" w:pos="993"/>
              </w:tabs>
              <w:jc w:val="both"/>
            </w:pPr>
          </w:p>
        </w:tc>
        <w:tc>
          <w:tcPr>
            <w:tcW w:w="5240" w:type="dxa"/>
          </w:tcPr>
          <w:p w:rsidR="004B3493" w:rsidRPr="00C22D2A" w:rsidRDefault="004B3493" w:rsidP="00A574E8">
            <w:pPr>
              <w:tabs>
                <w:tab w:val="num" w:pos="993"/>
              </w:tabs>
              <w:jc w:val="both"/>
            </w:pPr>
            <w:r w:rsidRPr="00C22D2A">
              <w:t xml:space="preserve">Избыточное давление заполнения </w:t>
            </w:r>
            <w:proofErr w:type="spellStart"/>
            <w:r w:rsidRPr="00C22D2A">
              <w:t>элегазом</w:t>
            </w:r>
            <w:proofErr w:type="spellEnd"/>
            <w:r w:rsidRPr="00C22D2A">
              <w:t xml:space="preserve"> при 20</w:t>
            </w:r>
            <w:r w:rsidRPr="00C22D2A">
              <w:rPr>
                <w:vertAlign w:val="superscript"/>
              </w:rPr>
              <w:t>о</w:t>
            </w:r>
            <w:r w:rsidRPr="00C22D2A">
              <w:t>С – 0,45 (4,5) МПа (кгс/см</w:t>
            </w:r>
            <w:r w:rsidRPr="00C22D2A">
              <w:rPr>
                <w:vertAlign w:val="superscript"/>
              </w:rPr>
              <w:t>2</w:t>
            </w:r>
            <w:r w:rsidRPr="00C22D2A">
              <w:t>)</w:t>
            </w:r>
          </w:p>
        </w:tc>
      </w:tr>
      <w:tr w:rsidR="004B3493" w:rsidRPr="00C22D2A" w:rsidTr="00715E79">
        <w:tc>
          <w:tcPr>
            <w:tcW w:w="5039" w:type="dxa"/>
            <w:vMerge/>
          </w:tcPr>
          <w:p w:rsidR="004B3493" w:rsidRPr="00C22D2A" w:rsidRDefault="004B3493" w:rsidP="003A1200">
            <w:pPr>
              <w:tabs>
                <w:tab w:val="num" w:pos="993"/>
              </w:tabs>
              <w:jc w:val="both"/>
            </w:pPr>
          </w:p>
        </w:tc>
        <w:tc>
          <w:tcPr>
            <w:tcW w:w="5240" w:type="dxa"/>
          </w:tcPr>
          <w:p w:rsidR="004B3493" w:rsidRPr="00C22D2A" w:rsidRDefault="004B3493" w:rsidP="00A574E8">
            <w:pPr>
              <w:tabs>
                <w:tab w:val="num" w:pos="993"/>
              </w:tabs>
              <w:jc w:val="both"/>
            </w:pPr>
            <w:r w:rsidRPr="00C22D2A">
              <w:t>Избыточное давление предварительной сигн</w:t>
            </w:r>
            <w:r w:rsidRPr="00C22D2A">
              <w:t>а</w:t>
            </w:r>
            <w:r w:rsidRPr="00C22D2A">
              <w:t xml:space="preserve">лизации об утечке </w:t>
            </w:r>
            <w:proofErr w:type="spellStart"/>
            <w:r w:rsidRPr="00C22D2A">
              <w:t>элегаза</w:t>
            </w:r>
            <w:proofErr w:type="spellEnd"/>
            <w:r w:rsidRPr="00C22D2A">
              <w:t xml:space="preserve"> при 20</w:t>
            </w:r>
            <w:r w:rsidRPr="00C22D2A">
              <w:rPr>
                <w:vertAlign w:val="superscript"/>
              </w:rPr>
              <w:t>о</w:t>
            </w:r>
            <w:r w:rsidRPr="00C22D2A">
              <w:t>С – 0,33 (3,3) МПа (кгс/см</w:t>
            </w:r>
            <w:r w:rsidRPr="00C22D2A">
              <w:rPr>
                <w:vertAlign w:val="superscript"/>
              </w:rPr>
              <w:t>2</w:t>
            </w:r>
            <w:r w:rsidRPr="00C22D2A">
              <w:t>)</w:t>
            </w:r>
          </w:p>
        </w:tc>
      </w:tr>
      <w:tr w:rsidR="004B3493" w:rsidRPr="00C22D2A" w:rsidTr="00715E79">
        <w:tc>
          <w:tcPr>
            <w:tcW w:w="5039" w:type="dxa"/>
            <w:vMerge/>
          </w:tcPr>
          <w:p w:rsidR="004B3493" w:rsidRPr="00C22D2A" w:rsidRDefault="004B3493" w:rsidP="003A1200">
            <w:pPr>
              <w:tabs>
                <w:tab w:val="num" w:pos="993"/>
              </w:tabs>
              <w:jc w:val="both"/>
            </w:pPr>
          </w:p>
        </w:tc>
        <w:tc>
          <w:tcPr>
            <w:tcW w:w="5240" w:type="dxa"/>
          </w:tcPr>
          <w:p w:rsidR="004B3493" w:rsidRPr="00C22D2A" w:rsidRDefault="004B3493" w:rsidP="004B3493">
            <w:pPr>
              <w:tabs>
                <w:tab w:val="num" w:pos="993"/>
              </w:tabs>
              <w:jc w:val="both"/>
            </w:pPr>
            <w:r w:rsidRPr="00C22D2A">
              <w:t>Избыточное давление автоматической подачи команды на блокировку или отключение при – 20</w:t>
            </w:r>
            <w:r w:rsidRPr="00C22D2A">
              <w:rPr>
                <w:vertAlign w:val="superscript"/>
              </w:rPr>
              <w:t>о</w:t>
            </w:r>
            <w:r w:rsidRPr="00C22D2A">
              <w:t>С – 0,3 (3,0) МПа (кгс/см</w:t>
            </w:r>
            <w:r w:rsidRPr="00C22D2A">
              <w:rPr>
                <w:vertAlign w:val="superscript"/>
              </w:rPr>
              <w:t>2</w:t>
            </w:r>
            <w:r w:rsidRPr="00C22D2A">
              <w:t>)</w:t>
            </w:r>
          </w:p>
        </w:tc>
      </w:tr>
      <w:tr w:rsidR="004B3493" w:rsidRPr="00C22D2A" w:rsidTr="00715E79">
        <w:tc>
          <w:tcPr>
            <w:tcW w:w="5039" w:type="dxa"/>
            <w:vMerge/>
          </w:tcPr>
          <w:p w:rsidR="004B3493" w:rsidRPr="00C22D2A" w:rsidRDefault="004B3493" w:rsidP="003A1200">
            <w:pPr>
              <w:tabs>
                <w:tab w:val="num" w:pos="993"/>
              </w:tabs>
              <w:jc w:val="both"/>
            </w:pPr>
          </w:p>
        </w:tc>
        <w:tc>
          <w:tcPr>
            <w:tcW w:w="5240" w:type="dxa"/>
          </w:tcPr>
          <w:p w:rsidR="004B3493" w:rsidRPr="00C22D2A" w:rsidRDefault="004B3493" w:rsidP="004B3493">
            <w:pPr>
              <w:tabs>
                <w:tab w:val="num" w:pos="993"/>
              </w:tabs>
              <w:jc w:val="both"/>
            </w:pPr>
            <w:r w:rsidRPr="00C22D2A">
              <w:t xml:space="preserve">Периодичность подпитки </w:t>
            </w:r>
            <w:proofErr w:type="spellStart"/>
            <w:r w:rsidRPr="00C22D2A">
              <w:t>элегазом</w:t>
            </w:r>
            <w:proofErr w:type="spellEnd"/>
            <w:r w:rsidRPr="00C22D2A">
              <w:t xml:space="preserve"> – 15 лет</w:t>
            </w:r>
          </w:p>
        </w:tc>
      </w:tr>
      <w:tr w:rsidR="004B3493" w:rsidRPr="00C22D2A" w:rsidTr="00715E79">
        <w:tc>
          <w:tcPr>
            <w:tcW w:w="5039" w:type="dxa"/>
            <w:vMerge/>
          </w:tcPr>
          <w:p w:rsidR="004B3493" w:rsidRPr="00C22D2A" w:rsidRDefault="004B3493" w:rsidP="003A1200">
            <w:pPr>
              <w:tabs>
                <w:tab w:val="num" w:pos="993"/>
              </w:tabs>
              <w:jc w:val="both"/>
            </w:pPr>
          </w:p>
        </w:tc>
        <w:tc>
          <w:tcPr>
            <w:tcW w:w="5240" w:type="dxa"/>
          </w:tcPr>
          <w:p w:rsidR="004B3493" w:rsidRPr="00C22D2A" w:rsidRDefault="004B3493" w:rsidP="00A574E8">
            <w:pPr>
              <w:tabs>
                <w:tab w:val="num" w:pos="993"/>
              </w:tabs>
              <w:jc w:val="both"/>
            </w:pPr>
            <w:r w:rsidRPr="00C22D2A">
              <w:t>Трансформаторы тока (6 шт.) – встроенные типа ТИКА 671225.001</w:t>
            </w:r>
          </w:p>
        </w:tc>
      </w:tr>
      <w:tr w:rsidR="004B3493" w:rsidRPr="00C22D2A" w:rsidTr="00715E79">
        <w:tc>
          <w:tcPr>
            <w:tcW w:w="5039" w:type="dxa"/>
            <w:vMerge/>
          </w:tcPr>
          <w:p w:rsidR="004B3493" w:rsidRPr="00C22D2A" w:rsidRDefault="004B3493" w:rsidP="004B3493">
            <w:pPr>
              <w:pStyle w:val="3"/>
              <w:tabs>
                <w:tab w:val="num" w:pos="993"/>
              </w:tabs>
            </w:pPr>
          </w:p>
        </w:tc>
        <w:tc>
          <w:tcPr>
            <w:tcW w:w="5240" w:type="dxa"/>
            <w:vAlign w:val="bottom"/>
          </w:tcPr>
          <w:p w:rsidR="004B3493" w:rsidRPr="00C22D2A" w:rsidRDefault="004B3493" w:rsidP="004B3493">
            <w:pPr>
              <w:pStyle w:val="3"/>
              <w:tabs>
                <w:tab w:val="num" w:pos="993"/>
              </w:tabs>
              <w:ind w:left="0"/>
              <w:rPr>
                <w:sz w:val="24"/>
                <w:szCs w:val="24"/>
              </w:rPr>
            </w:pPr>
            <w:r w:rsidRPr="00C22D2A">
              <w:rPr>
                <w:sz w:val="24"/>
                <w:szCs w:val="24"/>
              </w:rPr>
              <w:t>Выключатель имеет два нагревательных эл</w:t>
            </w:r>
            <w:r w:rsidRPr="00C22D2A">
              <w:rPr>
                <w:sz w:val="24"/>
                <w:szCs w:val="24"/>
              </w:rPr>
              <w:t>е</w:t>
            </w:r>
            <w:r w:rsidRPr="00C22D2A">
              <w:rPr>
                <w:sz w:val="24"/>
                <w:szCs w:val="24"/>
              </w:rPr>
              <w:t xml:space="preserve">мента мощностью по 0,8 кВт для </w:t>
            </w:r>
            <w:proofErr w:type="spellStart"/>
            <w:r w:rsidRPr="00C22D2A">
              <w:rPr>
                <w:sz w:val="24"/>
                <w:szCs w:val="24"/>
              </w:rPr>
              <w:t>электропод</w:t>
            </w:r>
            <w:r w:rsidRPr="00C22D2A">
              <w:rPr>
                <w:sz w:val="24"/>
                <w:szCs w:val="24"/>
              </w:rPr>
              <w:t>о</w:t>
            </w:r>
            <w:r w:rsidRPr="00C22D2A">
              <w:rPr>
                <w:sz w:val="24"/>
                <w:szCs w:val="24"/>
              </w:rPr>
              <w:t>грева</w:t>
            </w:r>
            <w:proofErr w:type="spellEnd"/>
            <w:r w:rsidRPr="00C22D2A">
              <w:rPr>
                <w:sz w:val="24"/>
                <w:szCs w:val="24"/>
              </w:rPr>
              <w:t xml:space="preserve"> бака и два нагревательных элемента мо</w:t>
            </w:r>
            <w:r w:rsidRPr="00C22D2A">
              <w:rPr>
                <w:sz w:val="24"/>
                <w:szCs w:val="24"/>
              </w:rPr>
              <w:t>щ</w:t>
            </w:r>
            <w:r w:rsidRPr="00C22D2A">
              <w:rPr>
                <w:sz w:val="24"/>
                <w:szCs w:val="24"/>
              </w:rPr>
              <w:t xml:space="preserve">ностью по 0,4 кВт для </w:t>
            </w:r>
            <w:proofErr w:type="spellStart"/>
            <w:r w:rsidRPr="00C22D2A">
              <w:rPr>
                <w:sz w:val="24"/>
                <w:szCs w:val="24"/>
              </w:rPr>
              <w:t>электроподогрева</w:t>
            </w:r>
            <w:proofErr w:type="spellEnd"/>
            <w:r w:rsidRPr="00C22D2A">
              <w:rPr>
                <w:sz w:val="24"/>
                <w:szCs w:val="24"/>
              </w:rPr>
              <w:t xml:space="preserve"> шкафа привода выключателя.</w:t>
            </w:r>
          </w:p>
        </w:tc>
      </w:tr>
    </w:tbl>
    <w:p w:rsidR="00C844C6" w:rsidRPr="00C22D2A" w:rsidRDefault="00C844C6" w:rsidP="009D4EB1">
      <w:pPr>
        <w:jc w:val="right"/>
      </w:pPr>
    </w:p>
    <w:p w:rsidR="00C844C6" w:rsidRPr="00C22D2A" w:rsidRDefault="00C844C6">
      <w:r w:rsidRPr="00C22D2A">
        <w:br w:type="page"/>
      </w:r>
    </w:p>
    <w:p w:rsidR="009D4EB1" w:rsidRPr="00C22D2A" w:rsidRDefault="009D4EB1" w:rsidP="009D4EB1">
      <w:pPr>
        <w:jc w:val="right"/>
      </w:pPr>
      <w:r w:rsidRPr="00C22D2A">
        <w:lastRenderedPageBreak/>
        <w:t>Приложение №</w:t>
      </w:r>
      <w:r w:rsidR="005C7915" w:rsidRPr="00C22D2A">
        <w:t>3</w:t>
      </w:r>
    </w:p>
    <w:p w:rsidR="009D4EB1" w:rsidRPr="00C22D2A" w:rsidRDefault="009D4EB1" w:rsidP="009D4EB1">
      <w:pPr>
        <w:ind w:left="360"/>
        <w:jc w:val="right"/>
      </w:pPr>
    </w:p>
    <w:p w:rsidR="009D4EB1" w:rsidRPr="00C22D2A" w:rsidRDefault="009D4EB1" w:rsidP="009D4EB1">
      <w:pPr>
        <w:ind w:left="360"/>
        <w:jc w:val="center"/>
        <w:rPr>
          <w:b/>
        </w:rPr>
      </w:pPr>
      <w:r w:rsidRPr="00715E79">
        <w:rPr>
          <w:b/>
        </w:rPr>
        <w:t xml:space="preserve">Технические характеристики </w:t>
      </w:r>
      <w:r w:rsidR="00FB6A8D" w:rsidRPr="00715E79">
        <w:rPr>
          <w:b/>
        </w:rPr>
        <w:t>измерительных трансформаторов</w:t>
      </w:r>
    </w:p>
    <w:p w:rsidR="009D4EB1" w:rsidRPr="00C22D2A" w:rsidRDefault="009D4EB1" w:rsidP="009D4EB1">
      <w:pPr>
        <w:jc w:val="both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139"/>
        <w:gridCol w:w="8140"/>
      </w:tblGrid>
      <w:tr w:rsidR="00FB6A8D" w:rsidRPr="00C22D2A" w:rsidTr="00FB6A8D">
        <w:tc>
          <w:tcPr>
            <w:tcW w:w="5086" w:type="dxa"/>
          </w:tcPr>
          <w:p w:rsidR="00FB6A8D" w:rsidRPr="00C22D2A" w:rsidRDefault="00FB6A8D" w:rsidP="00FB6A8D">
            <w:pPr>
              <w:jc w:val="center"/>
            </w:pPr>
            <w:r w:rsidRPr="00C22D2A">
              <w:t>Тип трансформ</w:t>
            </w:r>
            <w:r w:rsidRPr="00C22D2A">
              <w:t>а</w:t>
            </w:r>
            <w:r w:rsidRPr="00C22D2A">
              <w:t>тора</w:t>
            </w:r>
          </w:p>
        </w:tc>
        <w:tc>
          <w:tcPr>
            <w:tcW w:w="5193" w:type="dxa"/>
          </w:tcPr>
          <w:p w:rsidR="00FB6A8D" w:rsidRPr="00C22D2A" w:rsidRDefault="00FB6A8D" w:rsidP="00A574E8">
            <w:pPr>
              <w:jc w:val="center"/>
            </w:pPr>
            <w:r w:rsidRPr="00C22D2A">
              <w:t>Технические характеристики</w:t>
            </w:r>
          </w:p>
        </w:tc>
      </w:tr>
      <w:tr w:rsidR="00FB6A8D" w:rsidRPr="00C22D2A" w:rsidTr="00FB6A8D">
        <w:tc>
          <w:tcPr>
            <w:tcW w:w="10279" w:type="dxa"/>
            <w:gridSpan w:val="2"/>
          </w:tcPr>
          <w:p w:rsidR="00FB6A8D" w:rsidRPr="00C22D2A" w:rsidRDefault="00C3434E" w:rsidP="00A574E8">
            <w:pPr>
              <w:jc w:val="center"/>
              <w:rPr>
                <w:b/>
              </w:rPr>
            </w:pPr>
            <w:r w:rsidRPr="00C22D2A">
              <w:rPr>
                <w:b/>
              </w:rPr>
              <w:t>150</w:t>
            </w:r>
            <w:r w:rsidR="00FB6A8D" w:rsidRPr="00C22D2A">
              <w:rPr>
                <w:b/>
              </w:rPr>
              <w:t xml:space="preserve"> кВ</w:t>
            </w:r>
          </w:p>
        </w:tc>
      </w:tr>
      <w:tr w:rsidR="00FB6A8D" w:rsidRPr="00C22D2A" w:rsidTr="00FB6A8D">
        <w:tc>
          <w:tcPr>
            <w:tcW w:w="5086" w:type="dxa"/>
          </w:tcPr>
          <w:p w:rsidR="00FB6A8D" w:rsidRPr="00C22D2A" w:rsidRDefault="00FB6A8D" w:rsidP="00276D34">
            <w:pPr>
              <w:tabs>
                <w:tab w:val="num" w:pos="1276"/>
              </w:tabs>
              <w:jc w:val="center"/>
            </w:pPr>
            <w:r w:rsidRPr="00C22D2A">
              <w:t>трансформаторы тока (ТТ):</w:t>
            </w:r>
          </w:p>
          <w:p w:rsidR="00FB6A8D" w:rsidRPr="00C22D2A" w:rsidRDefault="00FB6A8D" w:rsidP="00276D34">
            <w:pPr>
              <w:tabs>
                <w:tab w:val="num" w:pos="993"/>
                <w:tab w:val="num" w:pos="1276"/>
              </w:tabs>
              <w:jc w:val="center"/>
            </w:pPr>
            <w:r w:rsidRPr="00C22D2A">
              <w:t xml:space="preserve">тип </w:t>
            </w:r>
            <w:r w:rsidR="00E85D42" w:rsidRPr="00C22D2A">
              <w:t>ТФНД-150-1Д/Д/Д 0,5-600÷1200/1</w:t>
            </w:r>
          </w:p>
        </w:tc>
        <w:tc>
          <w:tcPr>
            <w:tcW w:w="5193" w:type="dxa"/>
          </w:tcPr>
          <w:p w:rsidR="00E85D42" w:rsidRPr="00C22D2A" w:rsidRDefault="00E85D42" w:rsidP="00E85D42">
            <w:pPr>
              <w:tabs>
                <w:tab w:val="num" w:pos="1276"/>
              </w:tabs>
              <w:jc w:val="both"/>
            </w:pPr>
            <w:r w:rsidRPr="00C22D2A">
              <w:rPr>
                <w:lang w:val="en-US"/>
              </w:rPr>
              <w:t>U</w:t>
            </w:r>
            <w:r w:rsidRPr="00C22D2A">
              <w:rPr>
                <w:vertAlign w:val="subscript"/>
              </w:rPr>
              <w:t xml:space="preserve">ном </w:t>
            </w:r>
            <w:r w:rsidRPr="00C22D2A">
              <w:t>– 150 кВ</w:t>
            </w:r>
          </w:p>
          <w:p w:rsidR="00E85D42" w:rsidRPr="00C22D2A" w:rsidRDefault="00E85D42" w:rsidP="00E85D42">
            <w:pPr>
              <w:tabs>
                <w:tab w:val="num" w:pos="1276"/>
              </w:tabs>
              <w:jc w:val="both"/>
            </w:pPr>
            <w:r w:rsidRPr="00C22D2A">
              <w:t>первичный ток – 600÷1200 А</w:t>
            </w:r>
          </w:p>
          <w:p w:rsidR="00E85D42" w:rsidRPr="00C22D2A" w:rsidRDefault="00E85D42" w:rsidP="00E85D42">
            <w:pPr>
              <w:tabs>
                <w:tab w:val="num" w:pos="1276"/>
              </w:tabs>
              <w:jc w:val="both"/>
            </w:pPr>
            <w:r w:rsidRPr="00C22D2A">
              <w:t>вторичный ток – 1А</w:t>
            </w:r>
          </w:p>
          <w:tbl>
            <w:tblPr>
              <w:tblW w:w="661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1669"/>
              <w:gridCol w:w="1672"/>
              <w:gridCol w:w="860"/>
              <w:gridCol w:w="808"/>
              <w:gridCol w:w="863"/>
              <w:gridCol w:w="1070"/>
              <w:gridCol w:w="976"/>
            </w:tblGrid>
            <w:tr w:rsidR="00276D34" w:rsidTr="00716BFA">
              <w:tc>
                <w:tcPr>
                  <w:tcW w:w="1483" w:type="dxa"/>
                  <w:vMerge w:val="restart"/>
                  <w:hideMark/>
                </w:tcPr>
                <w:p w:rsidR="00276D34" w:rsidRDefault="00276D34">
                  <w:pPr>
                    <w:pStyle w:val="afd"/>
                  </w:pPr>
                  <w:r>
                    <w:t>Номинальное, напряжение, кВ</w:t>
                  </w:r>
                </w:p>
              </w:tc>
              <w:tc>
                <w:tcPr>
                  <w:tcW w:w="1486" w:type="dxa"/>
                  <w:vMerge w:val="restart"/>
                  <w:hideMark/>
                </w:tcPr>
                <w:p w:rsidR="00276D34" w:rsidRDefault="00276D34">
                  <w:pPr>
                    <w:pStyle w:val="afd"/>
                  </w:pPr>
                  <w:r>
                    <w:t>Номинальный первичный ток, А</w:t>
                  </w:r>
                </w:p>
              </w:tc>
              <w:tc>
                <w:tcPr>
                  <w:tcW w:w="1296" w:type="dxa"/>
                  <w:gridSpan w:val="2"/>
                  <w:hideMark/>
                </w:tcPr>
                <w:p w:rsidR="00276D34" w:rsidRDefault="00276D34">
                  <w:pPr>
                    <w:pStyle w:val="afd"/>
                  </w:pPr>
                  <w:r>
                    <w:t>Масса, кг</w:t>
                  </w:r>
                </w:p>
              </w:tc>
              <w:tc>
                <w:tcPr>
                  <w:tcW w:w="2351" w:type="dxa"/>
                  <w:gridSpan w:val="3"/>
                  <w:hideMark/>
                </w:tcPr>
                <w:p w:rsidR="00276D34" w:rsidRDefault="00276D34">
                  <w:pPr>
                    <w:pStyle w:val="afd"/>
                  </w:pPr>
                  <w:r>
                    <w:t>Размеры, мм</w:t>
                  </w:r>
                </w:p>
              </w:tc>
            </w:tr>
            <w:tr w:rsidR="00276D34" w:rsidTr="00716BFA">
              <w:tc>
                <w:tcPr>
                  <w:tcW w:w="0" w:type="auto"/>
                  <w:vMerge/>
                  <w:hideMark/>
                </w:tcPr>
                <w:p w:rsidR="00276D34" w:rsidRDefault="00276D34"/>
              </w:tc>
              <w:tc>
                <w:tcPr>
                  <w:tcW w:w="0" w:type="auto"/>
                  <w:vMerge/>
                  <w:hideMark/>
                </w:tcPr>
                <w:p w:rsidR="00276D34" w:rsidRDefault="00276D34"/>
              </w:tc>
              <w:tc>
                <w:tcPr>
                  <w:tcW w:w="674" w:type="dxa"/>
                  <w:hideMark/>
                </w:tcPr>
                <w:p w:rsidR="00276D34" w:rsidRDefault="00276D34">
                  <w:pPr>
                    <w:pStyle w:val="afd"/>
                  </w:pPr>
                  <w:r>
                    <w:t>общая</w:t>
                  </w:r>
                </w:p>
              </w:tc>
              <w:tc>
                <w:tcPr>
                  <w:tcW w:w="622" w:type="dxa"/>
                  <w:hideMark/>
                </w:tcPr>
                <w:p w:rsidR="00276D34" w:rsidRDefault="00276D34">
                  <w:pPr>
                    <w:pStyle w:val="afd"/>
                  </w:pPr>
                  <w:r>
                    <w:t>масла</w:t>
                  </w:r>
                </w:p>
              </w:tc>
              <w:tc>
                <w:tcPr>
                  <w:tcW w:w="677" w:type="dxa"/>
                  <w:hideMark/>
                </w:tcPr>
                <w:p w:rsidR="00276D34" w:rsidRDefault="00276D34">
                  <w:pPr>
                    <w:pStyle w:val="afd"/>
                  </w:pPr>
                  <w:r>
                    <w:t>Длина</w:t>
                  </w:r>
                </w:p>
              </w:tc>
              <w:tc>
                <w:tcPr>
                  <w:tcW w:w="884" w:type="dxa"/>
                  <w:hideMark/>
                </w:tcPr>
                <w:p w:rsidR="00276D34" w:rsidRDefault="00276D34">
                  <w:pPr>
                    <w:pStyle w:val="afd"/>
                  </w:pPr>
                  <w:r>
                    <w:t>Ширина</w:t>
                  </w:r>
                </w:p>
              </w:tc>
              <w:tc>
                <w:tcPr>
                  <w:tcW w:w="790" w:type="dxa"/>
                  <w:hideMark/>
                </w:tcPr>
                <w:p w:rsidR="00276D34" w:rsidRDefault="00276D34">
                  <w:pPr>
                    <w:pStyle w:val="afd"/>
                  </w:pPr>
                  <w:r>
                    <w:t>Высота</w:t>
                  </w:r>
                </w:p>
              </w:tc>
            </w:tr>
            <w:tr w:rsidR="00276D34" w:rsidTr="00716BFA">
              <w:tc>
                <w:tcPr>
                  <w:tcW w:w="1483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  <w:tc>
                <w:tcPr>
                  <w:tcW w:w="1486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  <w:tc>
                <w:tcPr>
                  <w:tcW w:w="674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  <w:tc>
                <w:tcPr>
                  <w:tcW w:w="622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  <w:tc>
                <w:tcPr>
                  <w:tcW w:w="677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  <w:tc>
                <w:tcPr>
                  <w:tcW w:w="884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  <w:tc>
                <w:tcPr>
                  <w:tcW w:w="790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</w:tr>
            <w:tr w:rsidR="00276D34" w:rsidTr="00716BFA">
              <w:tc>
                <w:tcPr>
                  <w:tcW w:w="1483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  <w:tc>
                <w:tcPr>
                  <w:tcW w:w="1486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  <w:tc>
                <w:tcPr>
                  <w:tcW w:w="674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  <w:tc>
                <w:tcPr>
                  <w:tcW w:w="622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  <w:tc>
                <w:tcPr>
                  <w:tcW w:w="677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  <w:tc>
                <w:tcPr>
                  <w:tcW w:w="884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  <w:tc>
                <w:tcPr>
                  <w:tcW w:w="790" w:type="dxa"/>
                  <w:hideMark/>
                </w:tcPr>
                <w:p w:rsidR="00276D34" w:rsidRDefault="00276D34">
                  <w:pPr>
                    <w:pStyle w:val="afd"/>
                  </w:pPr>
                </w:p>
              </w:tc>
            </w:tr>
            <w:tr w:rsidR="00276D34" w:rsidTr="00716BFA">
              <w:tc>
                <w:tcPr>
                  <w:tcW w:w="1483" w:type="dxa"/>
                  <w:hideMark/>
                </w:tcPr>
                <w:p w:rsidR="00276D34" w:rsidRDefault="00276D34">
                  <w:pPr>
                    <w:pStyle w:val="afd"/>
                  </w:pPr>
                  <w:r>
                    <w:t>150</w:t>
                  </w:r>
                </w:p>
              </w:tc>
              <w:tc>
                <w:tcPr>
                  <w:tcW w:w="1486" w:type="dxa"/>
                  <w:hideMark/>
                </w:tcPr>
                <w:p w:rsidR="00276D34" w:rsidRDefault="00276D34">
                  <w:pPr>
                    <w:pStyle w:val="afd"/>
                  </w:pPr>
                  <w:r>
                    <w:t>600—1200</w:t>
                  </w:r>
                </w:p>
              </w:tc>
              <w:tc>
                <w:tcPr>
                  <w:tcW w:w="674" w:type="dxa"/>
                  <w:hideMark/>
                </w:tcPr>
                <w:p w:rsidR="00276D34" w:rsidRDefault="00276D34">
                  <w:pPr>
                    <w:pStyle w:val="afd"/>
                  </w:pPr>
                  <w:r>
                    <w:t>1165</w:t>
                  </w:r>
                </w:p>
              </w:tc>
              <w:tc>
                <w:tcPr>
                  <w:tcW w:w="622" w:type="dxa"/>
                  <w:hideMark/>
                </w:tcPr>
                <w:p w:rsidR="00276D34" w:rsidRDefault="00276D34">
                  <w:pPr>
                    <w:pStyle w:val="afd"/>
                  </w:pPr>
                  <w:r>
                    <w:t>500</w:t>
                  </w:r>
                </w:p>
              </w:tc>
              <w:tc>
                <w:tcPr>
                  <w:tcW w:w="677" w:type="dxa"/>
                  <w:hideMark/>
                </w:tcPr>
                <w:p w:rsidR="00276D34" w:rsidRDefault="00276D34">
                  <w:pPr>
                    <w:pStyle w:val="afd"/>
                  </w:pPr>
                  <w:r>
                    <w:t>860</w:t>
                  </w:r>
                </w:p>
              </w:tc>
              <w:tc>
                <w:tcPr>
                  <w:tcW w:w="884" w:type="dxa"/>
                  <w:hideMark/>
                </w:tcPr>
                <w:p w:rsidR="00276D34" w:rsidRDefault="00276D34">
                  <w:pPr>
                    <w:pStyle w:val="afd"/>
                  </w:pPr>
                  <w:r>
                    <w:t>860</w:t>
                  </w:r>
                </w:p>
              </w:tc>
              <w:tc>
                <w:tcPr>
                  <w:tcW w:w="790" w:type="dxa"/>
                  <w:hideMark/>
                </w:tcPr>
                <w:p w:rsidR="00276D34" w:rsidRDefault="00276D34">
                  <w:pPr>
                    <w:pStyle w:val="afd"/>
                  </w:pPr>
                  <w:r>
                    <w:t>2160</w:t>
                  </w:r>
                </w:p>
              </w:tc>
            </w:tr>
          </w:tbl>
          <w:p w:rsidR="00276D34" w:rsidRPr="00C22D2A" w:rsidRDefault="00276D34" w:rsidP="00FB6A8D">
            <w:pPr>
              <w:tabs>
                <w:tab w:val="num" w:pos="1276"/>
              </w:tabs>
              <w:jc w:val="both"/>
            </w:pPr>
            <w:r w:rsidRPr="00E35F21">
              <w:rPr>
                <w:color w:val="000000"/>
              </w:rPr>
              <w:t>Номинальная частота, Гц: 50</w:t>
            </w:r>
          </w:p>
        </w:tc>
      </w:tr>
      <w:tr w:rsidR="00FB6A8D" w:rsidRPr="00C22D2A" w:rsidTr="00FB6A8D">
        <w:tc>
          <w:tcPr>
            <w:tcW w:w="5086" w:type="dxa"/>
          </w:tcPr>
          <w:p w:rsidR="00E85D42" w:rsidRPr="00C22D2A" w:rsidRDefault="00FB6A8D" w:rsidP="00715E79">
            <w:pPr>
              <w:tabs>
                <w:tab w:val="num" w:pos="1276"/>
              </w:tabs>
              <w:jc w:val="center"/>
            </w:pPr>
            <w:r w:rsidRPr="00C22D2A">
              <w:t>трансформаторы напряжения (ТН)</w:t>
            </w:r>
          </w:p>
          <w:p w:rsidR="00FB6A8D" w:rsidRPr="00C22D2A" w:rsidRDefault="00E85D42" w:rsidP="00715E79">
            <w:pPr>
              <w:tabs>
                <w:tab w:val="num" w:pos="1276"/>
              </w:tabs>
              <w:jc w:val="center"/>
            </w:pPr>
            <w:r w:rsidRPr="00C22D2A">
              <w:t>тип – НКФ-220-58</w:t>
            </w:r>
          </w:p>
        </w:tc>
        <w:tc>
          <w:tcPr>
            <w:tcW w:w="5193" w:type="dxa"/>
          </w:tcPr>
          <w:p w:rsidR="00FB6A8D" w:rsidRDefault="00E35F21" w:rsidP="00E35F21">
            <w:pPr>
              <w:tabs>
                <w:tab w:val="num" w:pos="1276"/>
              </w:tabs>
              <w:rPr>
                <w:color w:val="000000"/>
              </w:rPr>
            </w:pPr>
            <w:r w:rsidRPr="00E35F21">
              <w:rPr>
                <w:color w:val="000000"/>
              </w:rPr>
              <w:t>Номинальное напряжение первичной обмотки, кВ: 150/√3</w:t>
            </w:r>
            <w:r w:rsidRPr="00E35F21">
              <w:rPr>
                <w:color w:val="000000"/>
              </w:rPr>
              <w:br/>
              <w:t>Номинальное напряжение основно</w:t>
            </w:r>
            <w:r>
              <w:rPr>
                <w:color w:val="000000"/>
              </w:rPr>
              <w:t>й вторичной обмотки, кВ: 100/√3</w:t>
            </w:r>
            <w:r w:rsidRPr="00E35F21">
              <w:rPr>
                <w:color w:val="000000"/>
              </w:rPr>
              <w:br/>
              <w:t>Номинальная частота, Гц: 50</w:t>
            </w:r>
            <w:r w:rsidRPr="00E35F21">
              <w:rPr>
                <w:color w:val="000000"/>
              </w:rPr>
              <w:br/>
              <w:t xml:space="preserve">Номинальная мощность, ВА, в классах точности: </w:t>
            </w:r>
            <w:r w:rsidRPr="00E35F21">
              <w:rPr>
                <w:color w:val="000000"/>
              </w:rPr>
              <w:br/>
              <w:t>— 0,5: 400</w:t>
            </w:r>
            <w:r w:rsidRPr="00E35F21">
              <w:rPr>
                <w:color w:val="000000"/>
              </w:rPr>
              <w:br/>
              <w:t>— 1,0: 600</w:t>
            </w:r>
            <w:r w:rsidRPr="00E35F21">
              <w:rPr>
                <w:color w:val="000000"/>
              </w:rPr>
              <w:br/>
              <w:t>— 3,0: 1200</w:t>
            </w:r>
            <w:r w:rsidRPr="00E35F21">
              <w:rPr>
                <w:color w:val="000000"/>
              </w:rPr>
              <w:br/>
              <w:t>Предельная мощность, ВА: 2000</w:t>
            </w:r>
          </w:p>
          <w:p w:rsidR="00E35F21" w:rsidRPr="00E35F21" w:rsidRDefault="00E35F21" w:rsidP="00E35F21">
            <w:pPr>
              <w:tabs>
                <w:tab w:val="num" w:pos="1276"/>
              </w:tabs>
              <w:rPr>
                <w:color w:val="000000"/>
              </w:rPr>
            </w:pPr>
            <w:r w:rsidRPr="00E35F21">
              <w:rPr>
                <w:color w:val="000000"/>
              </w:rPr>
              <w:t>Масса, кг 1335</w:t>
            </w:r>
          </w:p>
          <w:p w:rsidR="00E35F21" w:rsidRDefault="00E35F21" w:rsidP="00E35F21">
            <w:pPr>
              <w:tabs>
                <w:tab w:val="num" w:pos="1276"/>
              </w:tabs>
              <w:rPr>
                <w:color w:val="000000"/>
              </w:rPr>
            </w:pPr>
            <w:r w:rsidRPr="00E35F21">
              <w:rPr>
                <w:color w:val="000000"/>
              </w:rPr>
              <w:t>Длина х ширина х высота, мм 622 х 632 х 3595</w:t>
            </w:r>
          </w:p>
          <w:p w:rsidR="00E35F21" w:rsidRPr="00E35F21" w:rsidRDefault="00E35F21" w:rsidP="00E35F21">
            <w:pPr>
              <w:tabs>
                <w:tab w:val="num" w:pos="1276"/>
              </w:tabs>
            </w:pPr>
            <w:r w:rsidRPr="00E35F21">
              <w:rPr>
                <w:color w:val="000000"/>
              </w:rPr>
              <w:t>Каждый блок трансформатора имеет свою активную часть и обмотки с эле</w:t>
            </w:r>
            <w:r w:rsidRPr="00E35F21">
              <w:rPr>
                <w:color w:val="000000"/>
              </w:rPr>
              <w:t>к</w:t>
            </w:r>
            <w:r w:rsidRPr="00E35F21">
              <w:rPr>
                <w:color w:val="000000"/>
              </w:rPr>
              <w:t>тростатическими экранами. Активная часть помещена в фарфоровую п</w:t>
            </w:r>
            <w:r w:rsidRPr="00E35F21">
              <w:rPr>
                <w:color w:val="000000"/>
              </w:rPr>
              <w:t>о</w:t>
            </w:r>
            <w:r w:rsidRPr="00E35F21">
              <w:rPr>
                <w:color w:val="000000"/>
              </w:rPr>
              <w:t>крышку, заполненную трансформаторным маслом.</w:t>
            </w:r>
            <w:r w:rsidRPr="00E35F21">
              <w:rPr>
                <w:color w:val="000000"/>
              </w:rPr>
              <w:br/>
              <w:t>Опорой трансформатора (блока) является цоколь, на который монтируется активная часть и фарфоровая покрышка. Цоколь имеет маслосливное устройство, коробку вторичных выводов, кабельную муфту, бобышки з</w:t>
            </w:r>
            <w:r w:rsidRPr="00E35F21">
              <w:rPr>
                <w:color w:val="000000"/>
              </w:rPr>
              <w:t>а</w:t>
            </w:r>
            <w:r w:rsidRPr="00E35F21">
              <w:rPr>
                <w:color w:val="000000"/>
              </w:rPr>
              <w:t>земления и табличку с техническими данными.</w:t>
            </w:r>
            <w:r w:rsidRPr="00E35F21">
              <w:rPr>
                <w:color w:val="000000"/>
              </w:rPr>
              <w:br/>
            </w:r>
            <w:proofErr w:type="spellStart"/>
            <w:r w:rsidRPr="00E35F21">
              <w:rPr>
                <w:color w:val="000000"/>
              </w:rPr>
              <w:t>Магнитопровод</w:t>
            </w:r>
            <w:proofErr w:type="spellEnd"/>
            <w:r w:rsidRPr="00E35F21">
              <w:rPr>
                <w:color w:val="000000"/>
              </w:rPr>
              <w:t xml:space="preserve"> изготовлен из пластин анизотропной, холоднокатаной эле</w:t>
            </w:r>
            <w:r w:rsidRPr="00E35F21">
              <w:rPr>
                <w:color w:val="000000"/>
              </w:rPr>
              <w:t>к</w:t>
            </w:r>
            <w:r w:rsidRPr="00E35F21">
              <w:rPr>
                <w:color w:val="000000"/>
              </w:rPr>
              <w:t xml:space="preserve">тротехнической стали. Конструкция обмоток – цилиндрическая, </w:t>
            </w:r>
            <w:proofErr w:type="spellStart"/>
            <w:r w:rsidRPr="00E35F21">
              <w:rPr>
                <w:color w:val="000000"/>
              </w:rPr>
              <w:t>многосло</w:t>
            </w:r>
            <w:r w:rsidRPr="00E35F21">
              <w:rPr>
                <w:color w:val="000000"/>
              </w:rPr>
              <w:t>е</w:t>
            </w:r>
            <w:r w:rsidRPr="00E35F21">
              <w:rPr>
                <w:color w:val="000000"/>
              </w:rPr>
              <w:t>вая</w:t>
            </w:r>
            <w:proofErr w:type="spellEnd"/>
            <w:r w:rsidRPr="00E35F21">
              <w:rPr>
                <w:color w:val="000000"/>
              </w:rPr>
              <w:t>.</w:t>
            </w:r>
            <w:r w:rsidRPr="00E35F21">
              <w:rPr>
                <w:color w:val="000000"/>
              </w:rPr>
              <w:br/>
              <w:t>Изоляция трансформатора напряжения выполнена из изоляционной тран</w:t>
            </w:r>
            <w:r w:rsidRPr="00E35F21">
              <w:rPr>
                <w:color w:val="000000"/>
              </w:rPr>
              <w:t>с</w:t>
            </w:r>
            <w:r w:rsidRPr="00E35F21">
              <w:rPr>
                <w:color w:val="000000"/>
              </w:rPr>
              <w:t>форматорной бумаги, высушенной под вакуумом и пропитанной трансфо</w:t>
            </w:r>
            <w:r w:rsidRPr="00E35F21">
              <w:rPr>
                <w:color w:val="000000"/>
              </w:rPr>
              <w:t>р</w:t>
            </w:r>
            <w:r w:rsidRPr="00E35F21">
              <w:rPr>
                <w:color w:val="000000"/>
              </w:rPr>
              <w:t>маторным маслом.</w:t>
            </w:r>
          </w:p>
        </w:tc>
      </w:tr>
    </w:tbl>
    <w:p w:rsidR="0069319C" w:rsidRPr="00C22D2A" w:rsidRDefault="0069319C" w:rsidP="009D4EB1">
      <w:pPr>
        <w:pStyle w:val="21"/>
        <w:tabs>
          <w:tab w:val="left" w:pos="8505"/>
        </w:tabs>
        <w:ind w:left="0"/>
        <w:jc w:val="both"/>
        <w:rPr>
          <w:b w:val="0"/>
        </w:rPr>
        <w:sectPr w:rsidR="0069319C" w:rsidRPr="00C22D2A" w:rsidSect="009D4EB1">
          <w:pgSz w:w="11906" w:h="16838"/>
          <w:pgMar w:top="1134" w:right="851" w:bottom="1134" w:left="992" w:header="0" w:footer="567" w:gutter="0"/>
          <w:cols w:space="708"/>
          <w:docGrid w:linePitch="360"/>
        </w:sectPr>
      </w:pPr>
    </w:p>
    <w:p w:rsidR="00933781" w:rsidRPr="00C22D2A" w:rsidRDefault="00933781" w:rsidP="008A7165">
      <w:pPr>
        <w:jc w:val="right"/>
        <w:rPr>
          <w:rFonts w:eastAsia="Calibri"/>
          <w:lang w:eastAsia="en-US"/>
        </w:rPr>
      </w:pPr>
      <w:r w:rsidRPr="00C22D2A">
        <w:lastRenderedPageBreak/>
        <w:t>Приложение №</w:t>
      </w:r>
      <w:r w:rsidR="00861EBA" w:rsidRPr="00C22D2A">
        <w:t>4</w:t>
      </w:r>
    </w:p>
    <w:p w:rsidR="00933781" w:rsidRPr="00C22D2A" w:rsidRDefault="00933781" w:rsidP="00933781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933781" w:rsidRPr="00C22D2A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33781" w:rsidRPr="00C22D2A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highlight w:val="yellow"/>
          <w:lang w:eastAsia="en-US"/>
        </w:rPr>
      </w:pPr>
      <w:r w:rsidRPr="00C22D2A">
        <w:rPr>
          <w:rFonts w:eastAsia="Calibri"/>
          <w:lang w:eastAsia="en-US"/>
        </w:rPr>
        <w:t>Ведомость планируемых объёмов</w:t>
      </w:r>
      <w:r w:rsidR="00B45234" w:rsidRPr="00C22D2A">
        <w:rPr>
          <w:rFonts w:eastAsia="Calibri"/>
          <w:lang w:eastAsia="en-US"/>
        </w:rPr>
        <w:t xml:space="preserve"> ремонтных работ </w:t>
      </w:r>
      <w:r w:rsidR="00B45234" w:rsidRPr="00C22D2A">
        <w:rPr>
          <w:rFonts w:eastAsia="Calibri"/>
          <w:u w:val="single"/>
          <w:lang w:eastAsia="en-US"/>
        </w:rPr>
        <w:t>Электромашинный цех №1</w:t>
      </w:r>
    </w:p>
    <w:p w:rsidR="00933781" w:rsidRPr="00C22D2A" w:rsidRDefault="00933781" w:rsidP="00933781">
      <w:pPr>
        <w:tabs>
          <w:tab w:val="left" w:pos="1134"/>
        </w:tabs>
        <w:rPr>
          <w:rFonts w:eastAsia="Calibri"/>
          <w:i/>
          <w:lang w:eastAsia="en-US"/>
        </w:rPr>
      </w:pPr>
      <w:r w:rsidRPr="00C22D2A">
        <w:t xml:space="preserve">                                                                                                                                                         (</w:t>
      </w:r>
      <w:r w:rsidRPr="00C22D2A">
        <w:rPr>
          <w:i/>
        </w:rPr>
        <w:t>наименование  цеха)</w:t>
      </w:r>
    </w:p>
    <w:p w:rsidR="00933781" w:rsidRPr="00C22D2A" w:rsidRDefault="00933781" w:rsidP="00933781">
      <w:pPr>
        <w:tabs>
          <w:tab w:val="left" w:pos="1134"/>
        </w:tabs>
        <w:ind w:firstLine="284"/>
        <w:jc w:val="right"/>
      </w:pPr>
    </w:p>
    <w:tbl>
      <w:tblPr>
        <w:tblW w:w="14515" w:type="dxa"/>
        <w:jc w:val="center"/>
        <w:tblInd w:w="-5359" w:type="dxa"/>
        <w:tblLook w:val="04A0" w:firstRow="1" w:lastRow="0" w:firstColumn="1" w:lastColumn="0" w:noHBand="0" w:noVBand="1"/>
      </w:tblPr>
      <w:tblGrid>
        <w:gridCol w:w="1249"/>
        <w:gridCol w:w="4917"/>
        <w:gridCol w:w="1414"/>
        <w:gridCol w:w="3202"/>
        <w:gridCol w:w="1072"/>
        <w:gridCol w:w="255"/>
        <w:gridCol w:w="945"/>
        <w:gridCol w:w="1461"/>
      </w:tblGrid>
      <w:tr w:rsidR="00933781" w:rsidRPr="0013365E" w:rsidTr="008A7165">
        <w:trPr>
          <w:trHeight w:val="684"/>
          <w:jc w:val="center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13365E" w:rsidRDefault="00933781" w:rsidP="00933781">
            <w:pPr>
              <w:jc w:val="center"/>
            </w:pPr>
            <w:bookmarkStart w:id="6" w:name="RANGE!A2:H6"/>
            <w:r w:rsidRPr="0013365E">
              <w:t>№ п/п</w:t>
            </w:r>
            <w:bookmarkEnd w:id="6"/>
          </w:p>
        </w:tc>
        <w:tc>
          <w:tcPr>
            <w:tcW w:w="4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13365E" w:rsidRDefault="00933781" w:rsidP="00933781">
            <w:pPr>
              <w:jc w:val="center"/>
            </w:pPr>
            <w:r w:rsidRPr="0013365E">
              <w:t>Наименование оборудования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13365E" w:rsidRDefault="00933781" w:rsidP="00933781">
            <w:pPr>
              <w:jc w:val="center"/>
            </w:pPr>
            <w:r w:rsidRPr="0013365E">
              <w:t xml:space="preserve">Ст. № </w:t>
            </w:r>
          </w:p>
        </w:tc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13365E" w:rsidRDefault="00933781" w:rsidP="00933781">
            <w:pPr>
              <w:jc w:val="center"/>
            </w:pPr>
            <w:r w:rsidRPr="0013365E">
              <w:t>Номенклатура планируемых работ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13365E" w:rsidRDefault="00933781" w:rsidP="00933781">
            <w:pPr>
              <w:jc w:val="center"/>
            </w:pPr>
            <w:r w:rsidRPr="0013365E">
              <w:t>Объём планиру</w:t>
            </w:r>
            <w:r w:rsidRPr="0013365E">
              <w:t>е</w:t>
            </w:r>
            <w:r w:rsidRPr="0013365E">
              <w:t>мых работ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13365E" w:rsidRDefault="00933781" w:rsidP="00933781">
            <w:pPr>
              <w:jc w:val="center"/>
            </w:pPr>
            <w:r w:rsidRPr="0013365E">
              <w:t>Срок в</w:t>
            </w:r>
            <w:r w:rsidRPr="0013365E">
              <w:t>ы</w:t>
            </w:r>
            <w:r w:rsidRPr="0013365E">
              <w:t>полнения работ</w:t>
            </w:r>
          </w:p>
        </w:tc>
      </w:tr>
      <w:tr w:rsidR="00933781" w:rsidRPr="0013365E" w:rsidTr="008A7165">
        <w:trPr>
          <w:trHeight w:val="1120"/>
          <w:jc w:val="center"/>
        </w:trPr>
        <w:tc>
          <w:tcPr>
            <w:tcW w:w="12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13365E" w:rsidRDefault="00933781" w:rsidP="00933781">
            <w:pPr>
              <w:jc w:val="center"/>
            </w:pPr>
          </w:p>
        </w:tc>
        <w:tc>
          <w:tcPr>
            <w:tcW w:w="49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13365E" w:rsidRDefault="00933781" w:rsidP="00933781">
            <w:pPr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13365E" w:rsidRDefault="00933781" w:rsidP="00933781">
            <w:pPr>
              <w:jc w:val="center"/>
            </w:pPr>
          </w:p>
        </w:tc>
        <w:tc>
          <w:tcPr>
            <w:tcW w:w="32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13365E" w:rsidRDefault="00933781" w:rsidP="00933781">
            <w:pPr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13365E" w:rsidRDefault="00933781" w:rsidP="00933781">
            <w:pPr>
              <w:jc w:val="center"/>
            </w:pPr>
            <w:r w:rsidRPr="0013365E">
              <w:t xml:space="preserve">Ед. </w:t>
            </w:r>
            <w:proofErr w:type="spellStart"/>
            <w:r w:rsidRPr="0013365E">
              <w:t>и</w:t>
            </w:r>
            <w:r w:rsidRPr="0013365E">
              <w:t>з</w:t>
            </w:r>
            <w:r w:rsidRPr="0013365E">
              <w:t>мер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13365E" w:rsidRDefault="00933781" w:rsidP="00933781">
            <w:pPr>
              <w:jc w:val="center"/>
            </w:pPr>
            <w:r w:rsidRPr="0013365E">
              <w:t>Кол-во</w:t>
            </w: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13365E" w:rsidRDefault="00933781" w:rsidP="00933781">
            <w:pPr>
              <w:jc w:val="center"/>
            </w:pPr>
          </w:p>
        </w:tc>
      </w:tr>
      <w:tr w:rsidR="008A7165" w:rsidRPr="0013365E" w:rsidTr="008A7165">
        <w:trPr>
          <w:trHeight w:val="195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165" w:rsidRPr="0013365E" w:rsidRDefault="008A7165" w:rsidP="00933781">
            <w:pPr>
              <w:jc w:val="center"/>
              <w:rPr>
                <w:i/>
                <w:iCs/>
              </w:rPr>
            </w:pPr>
            <w:r w:rsidRPr="0013365E">
              <w:rPr>
                <w:i/>
                <w:iCs/>
              </w:rPr>
              <w:t>1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165" w:rsidRPr="0013365E" w:rsidRDefault="008A7165" w:rsidP="00933781">
            <w:pPr>
              <w:jc w:val="center"/>
              <w:rPr>
                <w:i/>
                <w:iCs/>
              </w:rPr>
            </w:pPr>
            <w:r w:rsidRPr="0013365E">
              <w:rPr>
                <w:i/>
                <w:iCs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165" w:rsidRPr="0013365E" w:rsidRDefault="008A7165" w:rsidP="00933781">
            <w:pPr>
              <w:jc w:val="center"/>
              <w:rPr>
                <w:i/>
                <w:iCs/>
              </w:rPr>
            </w:pPr>
            <w:r w:rsidRPr="0013365E">
              <w:rPr>
                <w:i/>
                <w:iCs/>
              </w:rPr>
              <w:t>3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165" w:rsidRPr="0013365E" w:rsidRDefault="008A7165" w:rsidP="00933781">
            <w:pPr>
              <w:jc w:val="center"/>
              <w:rPr>
                <w:i/>
                <w:iCs/>
              </w:rPr>
            </w:pPr>
            <w:r w:rsidRPr="0013365E">
              <w:rPr>
                <w:i/>
                <w:iCs/>
              </w:rPr>
              <w:t>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7165" w:rsidRPr="0013365E" w:rsidRDefault="00C22D2A" w:rsidP="00933781">
            <w:pPr>
              <w:jc w:val="center"/>
              <w:rPr>
                <w:i/>
                <w:iCs/>
              </w:rPr>
            </w:pPr>
            <w:r w:rsidRPr="0013365E">
              <w:rPr>
                <w:i/>
                <w:iCs/>
              </w:rPr>
              <w:t>5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A7165" w:rsidRPr="0013365E" w:rsidRDefault="008A7165" w:rsidP="00933781">
            <w:pPr>
              <w:jc w:val="center"/>
              <w:rPr>
                <w:i/>
                <w:i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165" w:rsidRPr="0013365E" w:rsidRDefault="00C22D2A" w:rsidP="00933781">
            <w:pPr>
              <w:jc w:val="center"/>
              <w:rPr>
                <w:i/>
                <w:iCs/>
              </w:rPr>
            </w:pPr>
            <w:r w:rsidRPr="0013365E">
              <w:rPr>
                <w:i/>
                <w:iCs/>
              </w:rPr>
              <w:t>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165" w:rsidRPr="0013365E" w:rsidRDefault="00C22D2A" w:rsidP="00933781">
            <w:pPr>
              <w:jc w:val="center"/>
              <w:rPr>
                <w:i/>
                <w:iCs/>
              </w:rPr>
            </w:pPr>
            <w:r w:rsidRPr="0013365E">
              <w:rPr>
                <w:i/>
                <w:iCs/>
              </w:rPr>
              <w:t>7</w:t>
            </w:r>
          </w:p>
        </w:tc>
      </w:tr>
      <w:tr w:rsidR="00932F5F" w:rsidRPr="0013365E" w:rsidTr="00A574E8">
        <w:trPr>
          <w:trHeight w:val="195"/>
          <w:jc w:val="center"/>
        </w:trPr>
        <w:tc>
          <w:tcPr>
            <w:tcW w:w="145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933781">
            <w:pPr>
              <w:jc w:val="center"/>
              <w:rPr>
                <w:b/>
                <w:iCs/>
              </w:rPr>
            </w:pPr>
            <w:r w:rsidRPr="0013365E">
              <w:rPr>
                <w:b/>
                <w:iCs/>
              </w:rPr>
              <w:t xml:space="preserve">Серебрянская ГЭС-1 (ГЭС-15) </w:t>
            </w:r>
          </w:p>
        </w:tc>
      </w:tr>
      <w:tr w:rsidR="00932F5F" w:rsidRPr="0013365E" w:rsidTr="00A574E8">
        <w:trPr>
          <w:trHeight w:val="195"/>
          <w:jc w:val="center"/>
        </w:trPr>
        <w:tc>
          <w:tcPr>
            <w:tcW w:w="145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330 кВ</w:t>
            </w:r>
          </w:p>
        </w:tc>
      </w:tr>
      <w:tr w:rsidR="008A7165" w:rsidRPr="0013365E" w:rsidTr="008A7165">
        <w:trPr>
          <w:trHeight w:val="195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165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1.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165" w:rsidRPr="0013365E" w:rsidRDefault="00932F5F" w:rsidP="00C3434E">
            <w:pPr>
              <w:rPr>
                <w:iCs/>
              </w:rPr>
            </w:pPr>
            <w:r w:rsidRPr="0013365E">
              <w:t xml:space="preserve">Разъединитель </w:t>
            </w:r>
            <w:r w:rsidR="00C3434E" w:rsidRPr="0013365E">
              <w:t>однополюсный</w:t>
            </w:r>
            <w:r w:rsidRPr="0013365E">
              <w:t xml:space="preserve"> с двумя ко</w:t>
            </w:r>
            <w:r w:rsidRPr="0013365E">
              <w:t>м</w:t>
            </w:r>
            <w:r w:rsidRPr="0013365E">
              <w:t>плектами заземляющих ножей типа РНДЗ-2-330/2000, (</w:t>
            </w:r>
            <w:r w:rsidRPr="0013365E">
              <w:rPr>
                <w:b/>
              </w:rPr>
              <w:t>в объёме текущего ремонта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165" w:rsidRPr="0013365E" w:rsidRDefault="00932F5F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Р1-П-330</w:t>
            </w:r>
          </w:p>
          <w:p w:rsidR="00932F5F" w:rsidRPr="0013365E" w:rsidRDefault="00932F5F" w:rsidP="00C22D2A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Р2-П-330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165" w:rsidRPr="0013365E" w:rsidRDefault="008A7165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7165" w:rsidRPr="0013365E" w:rsidRDefault="00932F5F" w:rsidP="00932F5F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A7165" w:rsidRPr="0013365E" w:rsidRDefault="008A7165" w:rsidP="00932F5F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165" w:rsidRPr="0013365E" w:rsidRDefault="00932F5F" w:rsidP="00C3434E">
            <w:pPr>
              <w:rPr>
                <w:iCs/>
              </w:rPr>
            </w:pPr>
            <w:r w:rsidRPr="0013365E">
              <w:rPr>
                <w:iCs/>
              </w:rPr>
              <w:t xml:space="preserve">  </w:t>
            </w:r>
            <w:r w:rsidR="00C3434E" w:rsidRPr="0013365E">
              <w:rPr>
                <w:iCs/>
              </w:rPr>
              <w:t>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165" w:rsidRPr="0013365E" w:rsidRDefault="00932F5F" w:rsidP="00932F5F">
            <w:pPr>
              <w:ind w:left="278"/>
              <w:jc w:val="both"/>
              <w:rPr>
                <w:iCs/>
              </w:rPr>
            </w:pPr>
            <w:r w:rsidRPr="0013365E">
              <w:rPr>
                <w:iCs/>
              </w:rPr>
              <w:t>2014г</w:t>
            </w:r>
          </w:p>
        </w:tc>
      </w:tr>
      <w:tr w:rsidR="00932F5F" w:rsidRPr="0013365E" w:rsidTr="00A574E8">
        <w:trPr>
          <w:trHeight w:val="195"/>
          <w:jc w:val="center"/>
        </w:trPr>
        <w:tc>
          <w:tcPr>
            <w:tcW w:w="145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932F5F">
            <w:pPr>
              <w:jc w:val="center"/>
              <w:rPr>
                <w:iCs/>
              </w:rPr>
            </w:pPr>
            <w:r w:rsidRPr="0013365E">
              <w:rPr>
                <w:iCs/>
              </w:rPr>
              <w:t>150 кВ</w:t>
            </w:r>
          </w:p>
        </w:tc>
      </w:tr>
      <w:tr w:rsidR="00932F5F" w:rsidRPr="0013365E" w:rsidTr="008A7165">
        <w:trPr>
          <w:trHeight w:val="195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2.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932F5F">
            <w:pPr>
              <w:rPr>
                <w:iCs/>
              </w:rPr>
            </w:pPr>
            <w:r w:rsidRPr="0013365E">
              <w:t>Разъединитель трехполюсный с двумя ко</w:t>
            </w:r>
            <w:r w:rsidRPr="0013365E">
              <w:t>м</w:t>
            </w:r>
            <w:r w:rsidRPr="0013365E">
              <w:t>плектами заземляющих ножей типа РНДЗ-2-150/1000, (</w:t>
            </w:r>
            <w:r w:rsidRPr="0013365E">
              <w:rPr>
                <w:b/>
              </w:rPr>
              <w:t>в объёме текущего ремонта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932F5F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Р-ТН2-150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F5F" w:rsidRPr="0013365E" w:rsidRDefault="00932F5F" w:rsidP="00A574E8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2F5F" w:rsidRPr="0013365E" w:rsidRDefault="00932F5F" w:rsidP="00A574E8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C3434E">
            <w:pPr>
              <w:rPr>
                <w:iCs/>
              </w:rPr>
            </w:pPr>
            <w:r w:rsidRPr="0013365E">
              <w:rPr>
                <w:iCs/>
              </w:rPr>
              <w:t xml:space="preserve">  </w:t>
            </w:r>
            <w:r w:rsidR="00C3434E" w:rsidRPr="0013365E">
              <w:rPr>
                <w:iCs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932F5F">
            <w:pPr>
              <w:jc w:val="both"/>
              <w:rPr>
                <w:iCs/>
              </w:rPr>
            </w:pPr>
            <w:r w:rsidRPr="0013365E">
              <w:rPr>
                <w:iCs/>
              </w:rPr>
              <w:t xml:space="preserve">     2014г</w:t>
            </w:r>
          </w:p>
        </w:tc>
      </w:tr>
      <w:tr w:rsidR="00932F5F" w:rsidRPr="0013365E" w:rsidTr="008A7165">
        <w:trPr>
          <w:trHeight w:val="195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3.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A10D92">
            <w:pPr>
              <w:rPr>
                <w:iCs/>
              </w:rPr>
            </w:pPr>
            <w:r w:rsidRPr="0013365E">
              <w:t>Разъединитель трехполюсный с одним ко</w:t>
            </w:r>
            <w:r w:rsidRPr="0013365E">
              <w:t>м</w:t>
            </w:r>
            <w:r w:rsidRPr="0013365E">
              <w:t>плектом заземляющих ножей типа РНДЗ-2-</w:t>
            </w:r>
            <w:r w:rsidR="00A10D92" w:rsidRPr="0013365E">
              <w:t>150</w:t>
            </w:r>
            <w:r w:rsidRPr="0013365E">
              <w:t>/</w:t>
            </w:r>
            <w:r w:rsidR="00A10D92" w:rsidRPr="0013365E">
              <w:t>1</w:t>
            </w:r>
            <w:r w:rsidRPr="0013365E">
              <w:t>000, (</w:t>
            </w:r>
            <w:r w:rsidRPr="0013365E">
              <w:rPr>
                <w:b/>
              </w:rPr>
              <w:t>в объёме текущего ремонта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Р1-ВС-150</w:t>
            </w:r>
          </w:p>
          <w:p w:rsidR="00932F5F" w:rsidRPr="0013365E" w:rsidRDefault="00932F5F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Р2-ВС-150</w:t>
            </w:r>
          </w:p>
          <w:p w:rsidR="00932F5F" w:rsidRPr="0013365E" w:rsidRDefault="00932F5F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Р-АТ1-150</w:t>
            </w:r>
          </w:p>
          <w:p w:rsidR="00932F5F" w:rsidRPr="0013365E" w:rsidRDefault="00932F5F" w:rsidP="00932F5F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Р-АТ2-150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F5F" w:rsidRPr="0013365E" w:rsidRDefault="00932F5F" w:rsidP="00A574E8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2F5F" w:rsidRPr="0013365E" w:rsidRDefault="00932F5F" w:rsidP="00A574E8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932F5F">
            <w:pPr>
              <w:rPr>
                <w:iCs/>
              </w:rPr>
            </w:pPr>
            <w:r w:rsidRPr="0013365E">
              <w:rPr>
                <w:iCs/>
              </w:rPr>
              <w:t xml:space="preserve">  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F5F" w:rsidRPr="0013365E" w:rsidRDefault="00932F5F" w:rsidP="00932F5F">
            <w:pPr>
              <w:jc w:val="both"/>
              <w:rPr>
                <w:iCs/>
              </w:rPr>
            </w:pPr>
            <w:r w:rsidRPr="0013365E">
              <w:rPr>
                <w:iCs/>
              </w:rPr>
              <w:t xml:space="preserve">     2014г</w:t>
            </w:r>
          </w:p>
        </w:tc>
      </w:tr>
      <w:tr w:rsidR="00C3434E" w:rsidRPr="0013365E" w:rsidTr="008A7165">
        <w:trPr>
          <w:trHeight w:val="195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4.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C3434E" w:rsidP="00932F5F">
            <w:r w:rsidRPr="0013365E">
              <w:t>Трансформатор тока типа ТФНД-150-1Д/Д/Д 0,5-600÷1200/1, (</w:t>
            </w:r>
            <w:r w:rsidRPr="0013365E">
              <w:rPr>
                <w:b/>
              </w:rPr>
              <w:t>в объёме текущего ремо</w:t>
            </w:r>
            <w:r w:rsidRPr="0013365E">
              <w:rPr>
                <w:b/>
              </w:rPr>
              <w:t>н</w:t>
            </w:r>
            <w:r w:rsidRPr="0013365E">
              <w:rPr>
                <w:b/>
              </w:rPr>
              <w:t>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C3434E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ТТ-ВС-150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C3434E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434E" w:rsidRPr="0013365E" w:rsidRDefault="00C3434E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3434E" w:rsidRPr="0013365E" w:rsidRDefault="00C3434E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C3434E" w:rsidP="00C3434E">
            <w:pPr>
              <w:rPr>
                <w:iCs/>
              </w:rPr>
            </w:pPr>
            <w:r w:rsidRPr="0013365E">
              <w:rPr>
                <w:iCs/>
              </w:rPr>
              <w:t xml:space="preserve">  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C3434E" w:rsidP="002C0DE9">
            <w:pPr>
              <w:jc w:val="both"/>
              <w:rPr>
                <w:iCs/>
              </w:rPr>
            </w:pPr>
            <w:r w:rsidRPr="0013365E">
              <w:rPr>
                <w:iCs/>
              </w:rPr>
              <w:t xml:space="preserve">     2014г</w:t>
            </w:r>
          </w:p>
        </w:tc>
      </w:tr>
      <w:tr w:rsidR="00C3434E" w:rsidRPr="0013365E" w:rsidTr="008A7165">
        <w:trPr>
          <w:trHeight w:val="195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5.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C3434E" w:rsidP="00932F5F">
            <w:r w:rsidRPr="0013365E">
              <w:t>Трансформатор напряжения типа НКФ-220-58, (</w:t>
            </w:r>
            <w:r w:rsidRPr="0013365E">
              <w:rPr>
                <w:b/>
              </w:rPr>
              <w:t>в объёме текущего ремонта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C3434E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ТН-1С-150</w:t>
            </w:r>
          </w:p>
          <w:p w:rsidR="00C3434E" w:rsidRPr="0013365E" w:rsidRDefault="00C3434E" w:rsidP="00C22D2A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ТН-2С-150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C3434E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434E" w:rsidRPr="0013365E" w:rsidRDefault="00C3434E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3434E" w:rsidRPr="0013365E" w:rsidRDefault="00C3434E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C3434E" w:rsidP="00C3434E">
            <w:pPr>
              <w:rPr>
                <w:iCs/>
              </w:rPr>
            </w:pPr>
            <w:r w:rsidRPr="0013365E">
              <w:rPr>
                <w:iCs/>
              </w:rPr>
              <w:t xml:space="preserve">  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C3434E" w:rsidP="002C0DE9">
            <w:pPr>
              <w:jc w:val="both"/>
              <w:rPr>
                <w:iCs/>
              </w:rPr>
            </w:pPr>
            <w:r w:rsidRPr="0013365E">
              <w:rPr>
                <w:iCs/>
              </w:rPr>
              <w:t xml:space="preserve">     2014г</w:t>
            </w:r>
          </w:p>
        </w:tc>
      </w:tr>
      <w:tr w:rsidR="00C3434E" w:rsidRPr="0013365E" w:rsidTr="00A574E8">
        <w:trPr>
          <w:trHeight w:val="195"/>
          <w:jc w:val="center"/>
        </w:trPr>
        <w:tc>
          <w:tcPr>
            <w:tcW w:w="145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4E" w:rsidRPr="0013365E" w:rsidRDefault="00C3434E" w:rsidP="0062244D">
            <w:pPr>
              <w:jc w:val="center"/>
              <w:rPr>
                <w:iCs/>
              </w:rPr>
            </w:pPr>
            <w:r w:rsidRPr="0013365E">
              <w:rPr>
                <w:iCs/>
              </w:rPr>
              <w:t>35 кВ</w:t>
            </w:r>
          </w:p>
        </w:tc>
      </w:tr>
      <w:tr w:rsidR="001C6798" w:rsidRPr="0013365E" w:rsidTr="004403C6">
        <w:trPr>
          <w:trHeight w:val="195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798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6.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798" w:rsidRPr="0013365E" w:rsidRDefault="001C6798" w:rsidP="001C6798">
            <w:pPr>
              <w:rPr>
                <w:iCs/>
              </w:rPr>
            </w:pPr>
            <w:r w:rsidRPr="0013365E">
              <w:t>Разъединитель трехполюсный с двумя ко</w:t>
            </w:r>
            <w:r w:rsidRPr="0013365E">
              <w:t>м</w:t>
            </w:r>
            <w:r w:rsidRPr="0013365E">
              <w:t>плектами заземляющих ножей типа РНДЗ-2-35/600, (</w:t>
            </w:r>
            <w:r w:rsidRPr="0013365E">
              <w:rPr>
                <w:b/>
              </w:rPr>
              <w:t>в объёме капитального ремонта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798" w:rsidRPr="0013365E" w:rsidRDefault="00017EF4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Р-ТН-2С</w:t>
            </w:r>
          </w:p>
          <w:p w:rsidR="00017EF4" w:rsidRPr="0013365E" w:rsidRDefault="00017EF4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РЛ-ЛМ-91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798" w:rsidRPr="0013365E" w:rsidRDefault="001C6798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798" w:rsidRPr="0013365E" w:rsidRDefault="001C6798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C6798" w:rsidRPr="0013365E" w:rsidRDefault="001C6798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798" w:rsidRPr="0013365E" w:rsidRDefault="001C6798" w:rsidP="001C6798">
            <w:pPr>
              <w:rPr>
                <w:iCs/>
              </w:rPr>
            </w:pPr>
            <w:r w:rsidRPr="0013365E">
              <w:rPr>
                <w:iCs/>
              </w:rPr>
              <w:t xml:space="preserve">  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798" w:rsidRPr="0013365E" w:rsidRDefault="001C6798" w:rsidP="002C0DE9">
            <w:pPr>
              <w:jc w:val="both"/>
              <w:rPr>
                <w:iCs/>
              </w:rPr>
            </w:pPr>
            <w:r w:rsidRPr="0013365E">
              <w:rPr>
                <w:iCs/>
              </w:rPr>
              <w:t xml:space="preserve">     2014г</w:t>
            </w:r>
          </w:p>
        </w:tc>
      </w:tr>
      <w:tr w:rsidR="001C6798" w:rsidRPr="0013365E" w:rsidTr="004403C6">
        <w:trPr>
          <w:trHeight w:val="19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798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lastRenderedPageBreak/>
              <w:t>7.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798" w:rsidRPr="0013365E" w:rsidRDefault="001C6798" w:rsidP="001C6798">
            <w:pPr>
              <w:rPr>
                <w:iCs/>
              </w:rPr>
            </w:pPr>
            <w:r w:rsidRPr="0013365E">
              <w:t>Разъединитель трехполюсный с одним ко</w:t>
            </w:r>
            <w:r w:rsidRPr="0013365E">
              <w:t>м</w:t>
            </w:r>
            <w:r w:rsidRPr="0013365E">
              <w:t>плектом заземляющих ножей типа РНДЗ-1б-35/600, (</w:t>
            </w:r>
            <w:r w:rsidRPr="0013365E">
              <w:rPr>
                <w:b/>
              </w:rPr>
              <w:t>в объёме капитального ремонта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798" w:rsidRPr="0013365E" w:rsidRDefault="00017EF4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Р-Т2-35</w:t>
            </w:r>
          </w:p>
          <w:p w:rsidR="00017EF4" w:rsidRPr="0013365E" w:rsidRDefault="00017EF4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Р2-ВС-35</w:t>
            </w:r>
          </w:p>
          <w:p w:rsidR="00017EF4" w:rsidRPr="0013365E" w:rsidRDefault="00017EF4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РШ-ЛМ-91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798" w:rsidRPr="0013365E" w:rsidRDefault="001C6798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798" w:rsidRPr="0013365E" w:rsidRDefault="001C6798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6798" w:rsidRPr="0013365E" w:rsidRDefault="001C6798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798" w:rsidRPr="0013365E" w:rsidRDefault="001C6798" w:rsidP="001C6798">
            <w:pPr>
              <w:rPr>
                <w:iCs/>
              </w:rPr>
            </w:pPr>
            <w:r w:rsidRPr="0013365E">
              <w:rPr>
                <w:iCs/>
              </w:rPr>
              <w:t xml:space="preserve">  3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798" w:rsidRPr="0013365E" w:rsidRDefault="001C6798" w:rsidP="002C0DE9">
            <w:pPr>
              <w:jc w:val="both"/>
              <w:rPr>
                <w:iCs/>
              </w:rPr>
            </w:pPr>
            <w:r w:rsidRPr="0013365E">
              <w:rPr>
                <w:iCs/>
              </w:rPr>
              <w:t xml:space="preserve">     2014г</w:t>
            </w:r>
          </w:p>
        </w:tc>
      </w:tr>
      <w:tr w:rsidR="00A65161" w:rsidRPr="0013365E" w:rsidTr="004403C6">
        <w:trPr>
          <w:trHeight w:val="19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8.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A65161" w:rsidP="001C6798">
            <w:r w:rsidRPr="0013365E">
              <w:t>Выключатели типа ВГБЭ-35П-12,5/630 УХЛ1, (</w:t>
            </w:r>
            <w:r w:rsidRPr="0013365E">
              <w:rPr>
                <w:b/>
              </w:rPr>
              <w:t>в объёме текущего ремонта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A65161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В-ЛМ-91</w:t>
            </w:r>
          </w:p>
          <w:p w:rsidR="00A65161" w:rsidRPr="0013365E" w:rsidRDefault="00A65161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В-ЛМ-90</w:t>
            </w:r>
          </w:p>
          <w:p w:rsidR="00A65161" w:rsidRPr="0013365E" w:rsidRDefault="00A65161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ВС-35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A65161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61" w:rsidRPr="0013365E" w:rsidRDefault="00A65161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61" w:rsidRPr="0013365E" w:rsidRDefault="00A65161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A65161" w:rsidP="002C0DE9">
            <w:pPr>
              <w:rPr>
                <w:iCs/>
              </w:rPr>
            </w:pPr>
            <w:r w:rsidRPr="0013365E">
              <w:rPr>
                <w:iCs/>
              </w:rPr>
              <w:t xml:space="preserve">  3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A65161" w:rsidP="002C0DE9">
            <w:pPr>
              <w:jc w:val="both"/>
              <w:rPr>
                <w:iCs/>
              </w:rPr>
            </w:pPr>
            <w:r w:rsidRPr="0013365E">
              <w:rPr>
                <w:iCs/>
              </w:rPr>
              <w:t xml:space="preserve">     2014г</w:t>
            </w:r>
          </w:p>
        </w:tc>
      </w:tr>
      <w:tr w:rsidR="00A65161" w:rsidRPr="0013365E" w:rsidTr="002C0DE9">
        <w:trPr>
          <w:trHeight w:val="195"/>
          <w:jc w:val="center"/>
        </w:trPr>
        <w:tc>
          <w:tcPr>
            <w:tcW w:w="14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A65161" w:rsidP="00A65161">
            <w:pPr>
              <w:jc w:val="center"/>
              <w:rPr>
                <w:iCs/>
              </w:rPr>
            </w:pPr>
            <w:r w:rsidRPr="0013365E">
              <w:rPr>
                <w:b/>
                <w:iCs/>
              </w:rPr>
              <w:t>Серебрянская ГЭС-2 (ГЭС-16)</w:t>
            </w:r>
          </w:p>
        </w:tc>
      </w:tr>
      <w:tr w:rsidR="00A65161" w:rsidRPr="0013365E" w:rsidTr="002C0DE9">
        <w:trPr>
          <w:trHeight w:val="195"/>
          <w:jc w:val="center"/>
        </w:trPr>
        <w:tc>
          <w:tcPr>
            <w:tcW w:w="14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A65161" w:rsidP="00A6516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150 кВ</w:t>
            </w:r>
          </w:p>
        </w:tc>
      </w:tr>
      <w:tr w:rsidR="00A65161" w:rsidRPr="0013365E" w:rsidTr="004403C6">
        <w:trPr>
          <w:trHeight w:val="19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9.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A65161" w:rsidP="00A65161">
            <w:pPr>
              <w:rPr>
                <w:iCs/>
              </w:rPr>
            </w:pPr>
            <w:r w:rsidRPr="0013365E">
              <w:t>Разъединитель трехполюсный с двумя ко</w:t>
            </w:r>
            <w:r w:rsidRPr="0013365E">
              <w:t>м</w:t>
            </w:r>
            <w:r w:rsidRPr="0013365E">
              <w:t>плектами заземляющих ножей типа РНДЗ-2-150/1000, (</w:t>
            </w:r>
            <w:r w:rsidRPr="0013365E">
              <w:rPr>
                <w:b/>
              </w:rPr>
              <w:t>в объёме капитального ремо</w:t>
            </w:r>
            <w:r w:rsidRPr="0013365E">
              <w:rPr>
                <w:b/>
              </w:rPr>
              <w:t>н</w:t>
            </w:r>
            <w:r w:rsidRPr="0013365E">
              <w:rPr>
                <w:b/>
              </w:rPr>
              <w:t>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A65161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Р-Л175</w:t>
            </w:r>
          </w:p>
          <w:p w:rsidR="00A65161" w:rsidRPr="0013365E" w:rsidRDefault="00A65161" w:rsidP="00A6516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Р-Л178</w:t>
            </w:r>
          </w:p>
          <w:p w:rsidR="00A65161" w:rsidRPr="0013365E" w:rsidRDefault="00047255" w:rsidP="00047255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Р-Т2-150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A65161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61" w:rsidRPr="0013365E" w:rsidRDefault="00A65161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61" w:rsidRPr="0013365E" w:rsidRDefault="00A65161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A65161" w:rsidP="00047255">
            <w:pPr>
              <w:rPr>
                <w:iCs/>
              </w:rPr>
            </w:pPr>
            <w:r w:rsidRPr="0013365E">
              <w:rPr>
                <w:iCs/>
              </w:rPr>
              <w:t xml:space="preserve">  </w:t>
            </w:r>
            <w:r w:rsidR="00047255" w:rsidRPr="0013365E">
              <w:rPr>
                <w:iCs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161" w:rsidRPr="0013365E" w:rsidRDefault="00047255" w:rsidP="002C0DE9">
            <w:pPr>
              <w:jc w:val="both"/>
              <w:rPr>
                <w:iCs/>
              </w:rPr>
            </w:pPr>
            <w:r w:rsidRPr="0013365E">
              <w:rPr>
                <w:iCs/>
              </w:rPr>
              <w:t xml:space="preserve">     </w:t>
            </w:r>
            <w:r w:rsidR="00A65161" w:rsidRPr="0013365E">
              <w:rPr>
                <w:iCs/>
              </w:rPr>
              <w:t>2014г</w:t>
            </w:r>
          </w:p>
        </w:tc>
      </w:tr>
      <w:tr w:rsidR="00047255" w:rsidRPr="0013365E" w:rsidTr="004403C6">
        <w:trPr>
          <w:trHeight w:val="19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255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10.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255" w:rsidRPr="0013365E" w:rsidRDefault="00047255" w:rsidP="00047255">
            <w:r w:rsidRPr="0013365E">
              <w:t>Разъединитель трехполюсный с одним ко</w:t>
            </w:r>
            <w:r w:rsidRPr="0013365E">
              <w:t>м</w:t>
            </w:r>
            <w:r w:rsidRPr="0013365E">
              <w:t>плектом заземляющих ножей типа РНДЗ-1б-150/1000, (</w:t>
            </w:r>
            <w:r w:rsidRPr="0013365E">
              <w:rPr>
                <w:b/>
              </w:rPr>
              <w:t>в объёме капитального ремо</w:t>
            </w:r>
            <w:r w:rsidRPr="0013365E">
              <w:rPr>
                <w:b/>
              </w:rPr>
              <w:t>н</w:t>
            </w:r>
            <w:r w:rsidRPr="0013365E">
              <w:rPr>
                <w:b/>
              </w:rPr>
              <w:t>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255" w:rsidRPr="0013365E" w:rsidRDefault="00047255" w:rsidP="00047255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РШ-Т2-150</w:t>
            </w:r>
          </w:p>
          <w:p w:rsidR="00047255" w:rsidRPr="0013365E" w:rsidRDefault="00047255" w:rsidP="00C22D2A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РШ-Т1-150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255" w:rsidRPr="0013365E" w:rsidRDefault="00047255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255" w:rsidRPr="0013365E" w:rsidRDefault="00047255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7255" w:rsidRPr="0013365E" w:rsidRDefault="00047255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255" w:rsidRPr="0013365E" w:rsidRDefault="00047255" w:rsidP="00047255">
            <w:pPr>
              <w:rPr>
                <w:iCs/>
              </w:rPr>
            </w:pPr>
            <w:r w:rsidRPr="0013365E">
              <w:rPr>
                <w:iCs/>
              </w:rPr>
              <w:t xml:space="preserve">  2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255" w:rsidRPr="0013365E" w:rsidRDefault="00047255" w:rsidP="00047255">
            <w:pPr>
              <w:jc w:val="center"/>
              <w:rPr>
                <w:iCs/>
              </w:rPr>
            </w:pPr>
            <w:r w:rsidRPr="0013365E">
              <w:rPr>
                <w:iCs/>
              </w:rPr>
              <w:t>2014г</w:t>
            </w:r>
          </w:p>
        </w:tc>
      </w:tr>
      <w:tr w:rsidR="00C17890" w:rsidRPr="0013365E" w:rsidTr="004403C6">
        <w:trPr>
          <w:trHeight w:val="19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11.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8A182F">
            <w:pPr>
              <w:rPr>
                <w:iCs/>
              </w:rPr>
            </w:pPr>
            <w:r w:rsidRPr="0013365E">
              <w:t>Разъединитель трехполюсный с одним ко</w:t>
            </w:r>
            <w:r w:rsidRPr="0013365E">
              <w:t>м</w:t>
            </w:r>
            <w:r w:rsidRPr="0013365E">
              <w:t>плектом заземляющих ножей типа РНДЗ-1б-150/1000, (</w:t>
            </w:r>
            <w:r w:rsidRPr="0013365E">
              <w:rPr>
                <w:b/>
              </w:rPr>
              <w:t>в объёме текущего ремонта);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2C0DE9">
            <w:pPr>
              <w:jc w:val="center"/>
            </w:pPr>
            <w:r w:rsidRPr="0013365E">
              <w:t>РШ-Л177 РШ-Л178</w:t>
            </w:r>
          </w:p>
          <w:p w:rsidR="00C17890" w:rsidRPr="0013365E" w:rsidRDefault="00C17890" w:rsidP="002C0DE9">
            <w:pPr>
              <w:jc w:val="center"/>
            </w:pPr>
            <w:r w:rsidRPr="0013365E">
              <w:t>РШ-Л175</w:t>
            </w:r>
          </w:p>
          <w:p w:rsidR="00C17890" w:rsidRPr="0013365E" w:rsidRDefault="00C17890" w:rsidP="002C0DE9">
            <w:pPr>
              <w:jc w:val="center"/>
            </w:pPr>
            <w:r w:rsidRPr="0013365E">
              <w:t>РО-Л175</w:t>
            </w:r>
          </w:p>
          <w:p w:rsidR="00C17890" w:rsidRPr="0013365E" w:rsidRDefault="00C17890" w:rsidP="008A182F">
            <w:pPr>
              <w:jc w:val="center"/>
            </w:pPr>
            <w:r w:rsidRPr="0013365E">
              <w:t>РО-Л176</w:t>
            </w:r>
          </w:p>
          <w:p w:rsidR="00C17890" w:rsidRPr="0013365E" w:rsidRDefault="00C17890" w:rsidP="008A182F">
            <w:pPr>
              <w:jc w:val="center"/>
            </w:pPr>
            <w:r w:rsidRPr="0013365E">
              <w:t>РО-Л177</w:t>
            </w:r>
          </w:p>
          <w:p w:rsidR="00C17890" w:rsidRPr="0013365E" w:rsidRDefault="00C17890" w:rsidP="008A182F">
            <w:pPr>
              <w:jc w:val="center"/>
            </w:pPr>
            <w:r w:rsidRPr="0013365E">
              <w:t>РО-Л178</w:t>
            </w:r>
          </w:p>
          <w:p w:rsidR="00C17890" w:rsidRPr="0013365E" w:rsidRDefault="00C17890" w:rsidP="008A182F">
            <w:pPr>
              <w:jc w:val="center"/>
            </w:pPr>
            <w:r w:rsidRPr="0013365E">
              <w:t>РО-Т2-150</w:t>
            </w:r>
          </w:p>
          <w:p w:rsidR="00C17890" w:rsidRPr="0013365E" w:rsidRDefault="00C17890" w:rsidP="008A182F">
            <w:pPr>
              <w:jc w:val="center"/>
            </w:pPr>
            <w:r w:rsidRPr="0013365E">
              <w:t>РО-ВС1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890" w:rsidRPr="0013365E" w:rsidRDefault="00C17890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7890" w:rsidRPr="0013365E" w:rsidRDefault="00C17890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C17890">
            <w:pPr>
              <w:rPr>
                <w:iCs/>
              </w:rPr>
            </w:pPr>
            <w:r w:rsidRPr="0013365E">
              <w:rPr>
                <w:iCs/>
              </w:rPr>
              <w:t xml:space="preserve">  9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2014г</w:t>
            </w:r>
          </w:p>
        </w:tc>
      </w:tr>
      <w:tr w:rsidR="00C17890" w:rsidRPr="0013365E" w:rsidTr="004403C6">
        <w:trPr>
          <w:trHeight w:val="19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12.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8A182F">
            <w:r w:rsidRPr="0013365E">
              <w:t>Разъединитель трехполюсный с двумя ко</w:t>
            </w:r>
            <w:r w:rsidRPr="0013365E">
              <w:t>м</w:t>
            </w:r>
            <w:r w:rsidRPr="0013365E">
              <w:t>плектами заземляющих ножей типа РНДЗ-2-150/1000, (</w:t>
            </w:r>
            <w:r w:rsidRPr="0013365E">
              <w:rPr>
                <w:b/>
              </w:rPr>
              <w:t>в объёме текущего ремонта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8A182F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Р-Л177</w:t>
            </w:r>
          </w:p>
          <w:p w:rsidR="00C17890" w:rsidRPr="0013365E" w:rsidRDefault="00C17890" w:rsidP="002C0DE9">
            <w:pPr>
              <w:jc w:val="center"/>
              <w:rPr>
                <w:sz w:val="20"/>
                <w:szCs w:val="20"/>
              </w:rPr>
            </w:pPr>
            <w:r w:rsidRPr="0013365E">
              <w:t>РО-ВС2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890" w:rsidRPr="0013365E" w:rsidRDefault="00C17890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7890" w:rsidRPr="0013365E" w:rsidRDefault="00C17890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2C0DE9">
            <w:pPr>
              <w:rPr>
                <w:iCs/>
              </w:rPr>
            </w:pPr>
            <w:r w:rsidRPr="0013365E">
              <w:rPr>
                <w:iCs/>
              </w:rPr>
              <w:t xml:space="preserve">  2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2014г</w:t>
            </w:r>
          </w:p>
        </w:tc>
      </w:tr>
      <w:tr w:rsidR="00C17890" w:rsidRPr="0013365E" w:rsidTr="004403C6">
        <w:trPr>
          <w:trHeight w:val="19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13.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2C0DE9">
            <w:r w:rsidRPr="0013365E">
              <w:t>Трансформатор тока типа ТФНД-150-1Д/Д/Д 0,5-600÷1200/1, (</w:t>
            </w:r>
            <w:r w:rsidRPr="0013365E">
              <w:rPr>
                <w:b/>
              </w:rPr>
              <w:t>в объёме текущего ремо</w:t>
            </w:r>
            <w:r w:rsidRPr="0013365E">
              <w:rPr>
                <w:b/>
              </w:rPr>
              <w:t>н</w:t>
            </w:r>
            <w:r w:rsidRPr="0013365E">
              <w:rPr>
                <w:b/>
              </w:rPr>
              <w:t>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556E22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ТТ-В-Т1</w:t>
            </w:r>
          </w:p>
          <w:p w:rsidR="00C17890" w:rsidRPr="0013365E" w:rsidRDefault="00C17890" w:rsidP="00C22D2A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ТТ-В-Т2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933781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890" w:rsidRPr="0013365E" w:rsidRDefault="00C17890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7890" w:rsidRPr="0013365E" w:rsidRDefault="00C17890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C17890">
            <w:pPr>
              <w:rPr>
                <w:iCs/>
              </w:rPr>
            </w:pPr>
            <w:r w:rsidRPr="0013365E">
              <w:rPr>
                <w:iCs/>
              </w:rPr>
              <w:t xml:space="preserve">  6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0" w:rsidRPr="0013365E" w:rsidRDefault="00C17890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2014г</w:t>
            </w:r>
          </w:p>
        </w:tc>
      </w:tr>
      <w:tr w:rsidR="003875DB" w:rsidRPr="0013365E" w:rsidTr="002C0DE9">
        <w:trPr>
          <w:trHeight w:val="195"/>
          <w:jc w:val="center"/>
        </w:trPr>
        <w:tc>
          <w:tcPr>
            <w:tcW w:w="14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3875DB">
            <w:pPr>
              <w:jc w:val="center"/>
              <w:rPr>
                <w:iCs/>
              </w:rPr>
            </w:pPr>
            <w:r w:rsidRPr="0013365E">
              <w:rPr>
                <w:iCs/>
              </w:rPr>
              <w:t>35 кВ</w:t>
            </w:r>
          </w:p>
        </w:tc>
      </w:tr>
      <w:tr w:rsidR="003875DB" w:rsidRPr="0013365E" w:rsidTr="004403C6">
        <w:trPr>
          <w:trHeight w:val="19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14.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04148B">
            <w:pPr>
              <w:rPr>
                <w:iCs/>
              </w:rPr>
            </w:pPr>
            <w:r w:rsidRPr="0013365E">
              <w:t>Разъединитель трехполюсный с двумя ко</w:t>
            </w:r>
            <w:r w:rsidRPr="0013365E">
              <w:t>м</w:t>
            </w:r>
            <w:r w:rsidRPr="0013365E">
              <w:t>плектами заземляющих ножей типа РНДЗ-2-35/600, (</w:t>
            </w:r>
            <w:r w:rsidRPr="0013365E">
              <w:rPr>
                <w:b/>
              </w:rPr>
              <w:t xml:space="preserve">в объёме </w:t>
            </w:r>
            <w:r w:rsidR="0004148B" w:rsidRPr="0013365E">
              <w:rPr>
                <w:b/>
              </w:rPr>
              <w:t>текущего</w:t>
            </w:r>
            <w:r w:rsidRPr="0013365E">
              <w:rPr>
                <w:b/>
              </w:rPr>
              <w:t xml:space="preserve"> ремонта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Р-ТН-</w:t>
            </w:r>
            <w:r w:rsidR="004D3941" w:rsidRPr="0013365E">
              <w:rPr>
                <w:iCs/>
              </w:rPr>
              <w:t>1</w:t>
            </w:r>
            <w:r w:rsidRPr="0013365E">
              <w:rPr>
                <w:iCs/>
              </w:rPr>
              <w:t>С</w:t>
            </w:r>
          </w:p>
          <w:p w:rsidR="003875DB" w:rsidRPr="0013365E" w:rsidRDefault="003875DB" w:rsidP="004D394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РЛ-ЛМ-</w:t>
            </w:r>
            <w:r w:rsidR="004D3941" w:rsidRPr="0013365E">
              <w:rPr>
                <w:iCs/>
              </w:rPr>
              <w:t>54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5DB" w:rsidRPr="0013365E" w:rsidRDefault="003875DB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75DB" w:rsidRPr="0013365E" w:rsidRDefault="003875DB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rPr>
                <w:iCs/>
              </w:rPr>
            </w:pPr>
            <w:r w:rsidRPr="0013365E">
              <w:rPr>
                <w:iCs/>
              </w:rPr>
              <w:t xml:space="preserve">  2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jc w:val="both"/>
              <w:rPr>
                <w:iCs/>
              </w:rPr>
            </w:pPr>
            <w:r w:rsidRPr="0013365E">
              <w:rPr>
                <w:iCs/>
              </w:rPr>
              <w:t xml:space="preserve">     2014г</w:t>
            </w:r>
          </w:p>
        </w:tc>
      </w:tr>
      <w:tr w:rsidR="003875DB" w:rsidRPr="0013365E" w:rsidTr="004403C6">
        <w:trPr>
          <w:trHeight w:val="19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15.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rPr>
                <w:iCs/>
              </w:rPr>
            </w:pPr>
            <w:r w:rsidRPr="0013365E">
              <w:t>Разъединитель трехполюсный с одним ко</w:t>
            </w:r>
            <w:r w:rsidRPr="0013365E">
              <w:t>м</w:t>
            </w:r>
            <w:r w:rsidRPr="0013365E">
              <w:lastRenderedPageBreak/>
              <w:t>плектом заземляющих ножей типа РНДЗ-1б-35/600, (</w:t>
            </w:r>
            <w:r w:rsidR="0004148B" w:rsidRPr="0013365E">
              <w:rPr>
                <w:b/>
              </w:rPr>
              <w:t>в объёме текущего ремонта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lastRenderedPageBreak/>
              <w:t>Р</w:t>
            </w:r>
            <w:r w:rsidR="004D3941" w:rsidRPr="0013365E">
              <w:rPr>
                <w:iCs/>
              </w:rPr>
              <w:t>Ш</w:t>
            </w:r>
            <w:r w:rsidRPr="0013365E">
              <w:rPr>
                <w:iCs/>
              </w:rPr>
              <w:t>-Т</w:t>
            </w:r>
            <w:r w:rsidR="004D3941" w:rsidRPr="0013365E">
              <w:rPr>
                <w:iCs/>
              </w:rPr>
              <w:t>3</w:t>
            </w:r>
            <w:r w:rsidRPr="0013365E">
              <w:rPr>
                <w:iCs/>
              </w:rPr>
              <w:t>-35</w:t>
            </w:r>
          </w:p>
          <w:p w:rsidR="003875DB" w:rsidRPr="0013365E" w:rsidRDefault="003875DB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lastRenderedPageBreak/>
              <w:t>Р</w:t>
            </w:r>
            <w:r w:rsidR="004D3941" w:rsidRPr="0013365E">
              <w:rPr>
                <w:iCs/>
              </w:rPr>
              <w:t>1</w:t>
            </w:r>
            <w:r w:rsidRPr="0013365E">
              <w:rPr>
                <w:iCs/>
              </w:rPr>
              <w:t>-ВС-35</w:t>
            </w:r>
          </w:p>
          <w:p w:rsidR="003875DB" w:rsidRPr="0013365E" w:rsidRDefault="003875DB" w:rsidP="004D3941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РШ-ЛМ-</w:t>
            </w:r>
            <w:r w:rsidR="004D3941" w:rsidRPr="0013365E">
              <w:rPr>
                <w:iCs/>
              </w:rPr>
              <w:t>54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5DB" w:rsidRPr="0013365E" w:rsidRDefault="003875DB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75DB" w:rsidRPr="0013365E" w:rsidRDefault="003875DB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rPr>
                <w:iCs/>
              </w:rPr>
            </w:pPr>
            <w:r w:rsidRPr="0013365E">
              <w:rPr>
                <w:iCs/>
              </w:rPr>
              <w:t xml:space="preserve">  3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jc w:val="both"/>
              <w:rPr>
                <w:iCs/>
              </w:rPr>
            </w:pPr>
            <w:r w:rsidRPr="0013365E">
              <w:rPr>
                <w:iCs/>
              </w:rPr>
              <w:t xml:space="preserve">     2014г</w:t>
            </w:r>
          </w:p>
        </w:tc>
      </w:tr>
      <w:tr w:rsidR="003875DB" w:rsidRPr="0013365E" w:rsidTr="004403C6">
        <w:trPr>
          <w:trHeight w:val="19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0035B9" w:rsidP="00933781">
            <w:pPr>
              <w:jc w:val="center"/>
              <w:rPr>
                <w:iCs/>
              </w:rPr>
            </w:pPr>
            <w:r w:rsidRPr="0013365E">
              <w:rPr>
                <w:iCs/>
              </w:rPr>
              <w:lastRenderedPageBreak/>
              <w:t>16.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r w:rsidRPr="0013365E">
              <w:t>Выключатели типа ВГБЭ-35П-12,5/630 УХЛ1, (</w:t>
            </w:r>
            <w:r w:rsidRPr="0013365E">
              <w:rPr>
                <w:b/>
              </w:rPr>
              <w:t>в объёме текущего ремонта</w:t>
            </w:r>
            <w:r w:rsidRPr="0013365E">
              <w:t>);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В-ЛМ-</w:t>
            </w:r>
            <w:r w:rsidR="004D3941" w:rsidRPr="0013365E">
              <w:rPr>
                <w:iCs/>
              </w:rPr>
              <w:t>54</w:t>
            </w:r>
          </w:p>
          <w:p w:rsidR="003875DB" w:rsidRPr="0013365E" w:rsidRDefault="003875DB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В-ЛМ-</w:t>
            </w:r>
            <w:r w:rsidR="004D3941" w:rsidRPr="0013365E">
              <w:rPr>
                <w:iCs/>
              </w:rPr>
              <w:t>55</w:t>
            </w:r>
          </w:p>
          <w:p w:rsidR="003875DB" w:rsidRPr="0013365E" w:rsidRDefault="003875DB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ВС-35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jc w:val="center"/>
              <w:rPr>
                <w:i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5DB" w:rsidRPr="0013365E" w:rsidRDefault="003875DB" w:rsidP="002C0DE9">
            <w:pPr>
              <w:jc w:val="center"/>
              <w:rPr>
                <w:iCs/>
              </w:rPr>
            </w:pPr>
            <w:r w:rsidRPr="0013365E">
              <w:rPr>
                <w:iCs/>
              </w:rPr>
              <w:t>шт.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75DB" w:rsidRPr="0013365E" w:rsidRDefault="003875DB" w:rsidP="002C0DE9">
            <w:pPr>
              <w:jc w:val="both"/>
              <w:rPr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rPr>
                <w:iCs/>
              </w:rPr>
            </w:pPr>
            <w:r w:rsidRPr="0013365E">
              <w:rPr>
                <w:iCs/>
              </w:rPr>
              <w:t xml:space="preserve">  3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5DB" w:rsidRPr="0013365E" w:rsidRDefault="003875DB" w:rsidP="002C0DE9">
            <w:pPr>
              <w:jc w:val="both"/>
              <w:rPr>
                <w:iCs/>
              </w:rPr>
            </w:pPr>
            <w:r w:rsidRPr="0013365E">
              <w:rPr>
                <w:iCs/>
              </w:rPr>
              <w:t xml:space="preserve">     2014г</w:t>
            </w:r>
          </w:p>
        </w:tc>
      </w:tr>
    </w:tbl>
    <w:p w:rsidR="002B61E8" w:rsidRDefault="002B61E8">
      <w:pPr>
        <w:rPr>
          <w:b/>
        </w:rPr>
      </w:pPr>
    </w:p>
    <w:p w:rsidR="00F37E41" w:rsidRDefault="00F37E41" w:rsidP="002B61E8">
      <w:pPr>
        <w:tabs>
          <w:tab w:val="left" w:pos="851"/>
        </w:tabs>
        <w:jc w:val="center"/>
        <w:rPr>
          <w:b/>
        </w:rPr>
      </w:pPr>
      <w:r>
        <w:rPr>
          <w:b/>
        </w:rPr>
        <w:t>Объём капитального ремонта разъединителей</w:t>
      </w:r>
      <w:r w:rsidR="00667283">
        <w:rPr>
          <w:b/>
        </w:rPr>
        <w:t xml:space="preserve"> ОРУ-330, 150, 35 кВ</w:t>
      </w:r>
    </w:p>
    <w:p w:rsidR="00F37E41" w:rsidRDefault="00FA2E37" w:rsidP="002B61E8">
      <w:pPr>
        <w:tabs>
          <w:tab w:val="left" w:pos="851"/>
        </w:tabs>
        <w:jc w:val="center"/>
      </w:pPr>
      <w:r w:rsidRPr="00FA2E37">
        <w:t>(Работы производятся согласно ППР)</w:t>
      </w:r>
    </w:p>
    <w:p w:rsidR="002B61E8" w:rsidRPr="00FA2E37" w:rsidRDefault="002B61E8" w:rsidP="002B61E8">
      <w:pPr>
        <w:tabs>
          <w:tab w:val="left" w:pos="851"/>
        </w:tabs>
        <w:jc w:val="center"/>
      </w:pPr>
    </w:p>
    <w:p w:rsidR="00F37E41" w:rsidRPr="009B3FBA" w:rsidRDefault="00F37E41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Внешний осмотр разъединителя и опорно-стержневой изоляции выявление дефектов, определение объема работ.</w:t>
      </w:r>
    </w:p>
    <w:p w:rsidR="00F37E41" w:rsidRPr="009B3FBA" w:rsidRDefault="00FA2E37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proofErr w:type="spellStart"/>
      <w:r>
        <w:t>Расшиновка</w:t>
      </w:r>
      <w:proofErr w:type="spellEnd"/>
      <w:r>
        <w:t xml:space="preserve"> разъединителя.</w:t>
      </w:r>
    </w:p>
    <w:p w:rsidR="00F37E41" w:rsidRPr="009B3FBA" w:rsidRDefault="00F37E41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Демонтаж контактных ножей, неподвижных контактов, гибких связей, пружин, кожухов.</w:t>
      </w:r>
    </w:p>
    <w:p w:rsidR="00F37E41" w:rsidRPr="009B3FBA" w:rsidRDefault="00F37E41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Дефектация и ремонт контактной системы.</w:t>
      </w:r>
    </w:p>
    <w:p w:rsidR="00F37E41" w:rsidRPr="009B3FBA" w:rsidRDefault="00F37E41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Демонтаж м</w:t>
      </w:r>
      <w:r w:rsidR="006A3F2B">
        <w:t xml:space="preserve">ежполюсной и </w:t>
      </w:r>
      <w:proofErr w:type="spellStart"/>
      <w:r w:rsidR="006A3F2B">
        <w:t>внутриполюсной</w:t>
      </w:r>
      <w:proofErr w:type="spellEnd"/>
      <w:r w:rsidR="006A3F2B">
        <w:t xml:space="preserve"> тяг, кроме РНДЗ, РГЖ-330.</w:t>
      </w:r>
    </w:p>
    <w:p w:rsidR="00F37E41" w:rsidRPr="009B3FBA" w:rsidRDefault="00FA2E37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Произвести дефекацию, изоляторов ИОС-110/600, ИОС-</w:t>
      </w:r>
      <w:r>
        <w:t>35</w:t>
      </w:r>
      <w:r w:rsidRPr="009B3FBA">
        <w:t>/1</w:t>
      </w:r>
      <w:r>
        <w:t>00</w:t>
      </w:r>
      <w:r w:rsidRPr="009B3FBA">
        <w:t>0</w:t>
      </w:r>
      <w:r>
        <w:t xml:space="preserve">, </w:t>
      </w:r>
      <w:r w:rsidRPr="009B3FBA">
        <w:t xml:space="preserve"> ИОС-</w:t>
      </w:r>
      <w:r>
        <w:t>35</w:t>
      </w:r>
      <w:r w:rsidRPr="009B3FBA">
        <w:t>/</w:t>
      </w:r>
      <w:r>
        <w:t>50</w:t>
      </w:r>
      <w:r w:rsidRPr="009B3FBA">
        <w:t>0</w:t>
      </w:r>
      <w:r>
        <w:t>, (состояние</w:t>
      </w:r>
      <w:r w:rsidRPr="009B3FBA">
        <w:t xml:space="preserve"> </w:t>
      </w:r>
      <w:proofErr w:type="spellStart"/>
      <w:r w:rsidRPr="009B3FBA">
        <w:t>армировочных</w:t>
      </w:r>
      <w:proofErr w:type="spellEnd"/>
      <w:r w:rsidRPr="009B3FBA">
        <w:t xml:space="preserve"> швов</w:t>
      </w:r>
      <w:r>
        <w:t xml:space="preserve">). </w:t>
      </w:r>
      <w:r w:rsidRPr="009B3FBA">
        <w:t xml:space="preserve">При </w:t>
      </w:r>
      <w:proofErr w:type="spellStart"/>
      <w:r w:rsidRPr="009B3FBA">
        <w:t>вывявлении</w:t>
      </w:r>
      <w:proofErr w:type="spellEnd"/>
      <w:r w:rsidRPr="009B3FBA">
        <w:t xml:space="preserve"> д</w:t>
      </w:r>
      <w:r w:rsidRPr="009B3FBA">
        <w:t>е</w:t>
      </w:r>
      <w:r w:rsidRPr="009B3FBA">
        <w:t>фектов изоляторов произвести замену ОСИ.</w:t>
      </w:r>
    </w:p>
    <w:p w:rsidR="00F37E41" w:rsidRPr="009B3FBA" w:rsidRDefault="00F37E41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Дефектация и ремонт изоляторов поворотных колонок. Замена дефектных элементов.</w:t>
      </w:r>
    </w:p>
    <w:p w:rsidR="00F37E41" w:rsidRPr="009B3FBA" w:rsidRDefault="00F37E41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Разборка подпятников. Дефектация и ремонт, смазка подшипникового узла. Сборка. Проверка работы подшипников.</w:t>
      </w:r>
    </w:p>
    <w:p w:rsidR="00F37E41" w:rsidRPr="009B3FBA" w:rsidRDefault="00F37E41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Демонтаж заземляющих ножей.</w:t>
      </w:r>
    </w:p>
    <w:p w:rsidR="00F37E41" w:rsidRPr="009B3FBA" w:rsidRDefault="00F37E41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Дефектация и ремонт заземляющих ножей.</w:t>
      </w:r>
    </w:p>
    <w:p w:rsidR="00F37E41" w:rsidRPr="009B3FBA" w:rsidRDefault="00F37E41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Разборка, дефектация и ремонт механизма привода. Смазка, сборка и регулировка.</w:t>
      </w:r>
      <w:r w:rsidR="006A3F2B" w:rsidRPr="006A3F2B">
        <w:t xml:space="preserve"> </w:t>
      </w:r>
      <w:r w:rsidR="006A3F2B">
        <w:t>Ремонт при необходимости замена блокировочных устройств. Замена уплотнений дверей привода, ремонт запирающих мех</w:t>
      </w:r>
      <w:r w:rsidR="00FA2E37">
        <w:t>а</w:t>
      </w:r>
      <w:r w:rsidR="006A3F2B">
        <w:t>низмов</w:t>
      </w:r>
      <w:r w:rsidR="00FA2E37">
        <w:t>.</w:t>
      </w:r>
    </w:p>
    <w:p w:rsidR="00F37E41" w:rsidRPr="009B3FBA" w:rsidRDefault="006A3F2B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Измерение сопротивления изоляции.</w:t>
      </w:r>
    </w:p>
    <w:p w:rsidR="00F37E41" w:rsidRPr="009B3FBA" w:rsidRDefault="006A3F2B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Общая сборка разъединителя.</w:t>
      </w:r>
    </w:p>
    <w:p w:rsidR="00F37E41" w:rsidRPr="009B3FBA" w:rsidRDefault="006A3F2B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Регулировка разъединителя. Проверка перемещения ножей, плавности хода, одновременности включения ножей, измерение и рег</w:t>
      </w:r>
      <w:r w:rsidRPr="009B3FBA">
        <w:t>у</w:t>
      </w:r>
      <w:r w:rsidRPr="009B3FBA">
        <w:t>лировка контактного давления.</w:t>
      </w:r>
    </w:p>
    <w:p w:rsidR="00F37E41" w:rsidRPr="009B3FBA" w:rsidRDefault="006A3F2B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Контрольная обтяжка, проверка заземления.</w:t>
      </w:r>
    </w:p>
    <w:p w:rsidR="00F37E41" w:rsidRPr="009B3FBA" w:rsidRDefault="006A3F2B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Покраска разъединителя.</w:t>
      </w:r>
    </w:p>
    <w:p w:rsidR="00F37E41" w:rsidRPr="009B3FBA" w:rsidRDefault="006A3F2B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Ошиновка разъединителя.</w:t>
      </w:r>
    </w:p>
    <w:p w:rsidR="00F37E41" w:rsidRPr="009B3FBA" w:rsidRDefault="006A3F2B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Измерение переходного сопротивления контактов.</w:t>
      </w:r>
    </w:p>
    <w:p w:rsidR="00F37E41" w:rsidRPr="009B3FBA" w:rsidRDefault="006A3F2B" w:rsidP="002B61E8">
      <w:pPr>
        <w:numPr>
          <w:ilvl w:val="0"/>
          <w:numId w:val="17"/>
        </w:numPr>
        <w:tabs>
          <w:tab w:val="left" w:pos="851"/>
        </w:tabs>
        <w:ind w:left="0" w:firstLine="0"/>
      </w:pPr>
      <w:r w:rsidRPr="009B3FBA">
        <w:t>Опробование работы разъединителя</w:t>
      </w:r>
    </w:p>
    <w:p w:rsidR="002B61E8" w:rsidRDefault="002B61E8" w:rsidP="002B61E8">
      <w:pPr>
        <w:tabs>
          <w:tab w:val="left" w:pos="851"/>
        </w:tabs>
        <w:jc w:val="center"/>
        <w:rPr>
          <w:b/>
        </w:rPr>
      </w:pPr>
    </w:p>
    <w:p w:rsidR="002B61E8" w:rsidRDefault="002B61E8" w:rsidP="002B61E8">
      <w:pPr>
        <w:tabs>
          <w:tab w:val="left" w:pos="851"/>
        </w:tabs>
        <w:jc w:val="center"/>
        <w:rPr>
          <w:b/>
        </w:rPr>
      </w:pPr>
    </w:p>
    <w:p w:rsidR="00A97796" w:rsidRDefault="00A97796" w:rsidP="002B61E8">
      <w:pPr>
        <w:tabs>
          <w:tab w:val="left" w:pos="851"/>
        </w:tabs>
        <w:jc w:val="center"/>
        <w:rPr>
          <w:b/>
        </w:rPr>
      </w:pPr>
      <w:r>
        <w:rPr>
          <w:b/>
        </w:rPr>
        <w:t>Объём текущего ремонта разъединителей</w:t>
      </w:r>
      <w:r w:rsidR="00667283" w:rsidRPr="00667283">
        <w:rPr>
          <w:b/>
        </w:rPr>
        <w:t xml:space="preserve"> </w:t>
      </w:r>
      <w:r w:rsidR="00667283">
        <w:rPr>
          <w:b/>
        </w:rPr>
        <w:t>ОРУ-330, 150, 35 кВ</w:t>
      </w:r>
    </w:p>
    <w:p w:rsidR="00A97796" w:rsidRPr="00C22D2A" w:rsidRDefault="00A97796" w:rsidP="002B61E8">
      <w:pPr>
        <w:tabs>
          <w:tab w:val="left" w:pos="851"/>
        </w:tabs>
        <w:jc w:val="center"/>
        <w:rPr>
          <w:b/>
        </w:rPr>
      </w:pPr>
    </w:p>
    <w:p w:rsidR="00A97796" w:rsidRPr="009B3FBA" w:rsidRDefault="00A97796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r w:rsidRPr="009B3FBA">
        <w:t>Внешний осмотр разъединителя и опорно-стержневой изоляции выявление дефектов, определение объема работ.</w:t>
      </w:r>
    </w:p>
    <w:p w:rsidR="00A97796" w:rsidRPr="009B3FBA" w:rsidRDefault="00A97796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proofErr w:type="spellStart"/>
      <w:r w:rsidRPr="009B3FBA">
        <w:lastRenderedPageBreak/>
        <w:t>Расшиновка</w:t>
      </w:r>
      <w:proofErr w:type="spellEnd"/>
      <w:r w:rsidRPr="009B3FBA">
        <w:t xml:space="preserve"> разъединителя.</w:t>
      </w:r>
    </w:p>
    <w:p w:rsidR="00A97796" w:rsidRPr="009B3FBA" w:rsidRDefault="00A97796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r>
        <w:t>Ремонт</w:t>
      </w:r>
      <w:r w:rsidRPr="009B3FBA">
        <w:t xml:space="preserve"> контактных ножей, неподвижных контактов, гибких связей, пружин, кожухов</w:t>
      </w:r>
      <w:r>
        <w:t>, (чистка, промывка, обтяжка)</w:t>
      </w:r>
      <w:r w:rsidRPr="009B3FBA">
        <w:t>.</w:t>
      </w:r>
    </w:p>
    <w:p w:rsidR="00A97796" w:rsidRPr="009B3FBA" w:rsidRDefault="00A97796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r>
        <w:t xml:space="preserve">Проверка работы </w:t>
      </w:r>
      <w:r w:rsidRPr="009B3FBA">
        <w:t xml:space="preserve"> м</w:t>
      </w:r>
      <w:r>
        <w:t xml:space="preserve">ежполюсной и </w:t>
      </w:r>
      <w:proofErr w:type="spellStart"/>
      <w:r>
        <w:t>внутриполюсной</w:t>
      </w:r>
      <w:proofErr w:type="spellEnd"/>
      <w:r>
        <w:t xml:space="preserve"> тяг, кроме РНДЗ-330, РГЖ-330.</w:t>
      </w:r>
    </w:p>
    <w:p w:rsidR="00A97796" w:rsidRPr="009B3FBA" w:rsidRDefault="00A97796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r w:rsidRPr="009B3FBA">
        <w:t>Р</w:t>
      </w:r>
      <w:r>
        <w:t>емонт</w:t>
      </w:r>
      <w:r w:rsidRPr="009B3FBA">
        <w:t xml:space="preserve"> подпятников</w:t>
      </w:r>
      <w:r>
        <w:t>. Смазка подшипникового узла</w:t>
      </w:r>
      <w:r w:rsidRPr="009B3FBA">
        <w:t>. Проверка работы подшипников.</w:t>
      </w:r>
    </w:p>
    <w:p w:rsidR="00A97796" w:rsidRPr="009B3FBA" w:rsidRDefault="00A97796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r>
        <w:t>Ремонт заземляющих ножей,</w:t>
      </w:r>
      <w:r w:rsidRPr="00A97796">
        <w:t xml:space="preserve"> </w:t>
      </w:r>
      <w:r>
        <w:t>(чистка, промывка, обтяжка)</w:t>
      </w:r>
      <w:r w:rsidRPr="009B3FBA">
        <w:t>.</w:t>
      </w:r>
    </w:p>
    <w:p w:rsidR="00A97796" w:rsidRPr="009B3FBA" w:rsidRDefault="00A97796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r>
        <w:t>Р</w:t>
      </w:r>
      <w:r w:rsidRPr="009B3FBA">
        <w:t>емонт механизма привода. Смазка, регулировка.</w:t>
      </w:r>
      <w:r w:rsidRPr="006A3F2B">
        <w:t xml:space="preserve"> </w:t>
      </w:r>
      <w:r>
        <w:t>Ремонт, при необходимости замена блокировочных устройств. Замена уплотнений дверей привода, ремонт запирающих механизмов.</w:t>
      </w:r>
    </w:p>
    <w:p w:rsidR="00A97796" w:rsidRPr="009B3FBA" w:rsidRDefault="00A97796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r w:rsidRPr="009B3FBA">
        <w:t>Измерение сопротивления изоляции.</w:t>
      </w:r>
    </w:p>
    <w:p w:rsidR="00A97796" w:rsidRPr="009B3FBA" w:rsidRDefault="00A97796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r w:rsidRPr="009B3FBA">
        <w:t>Регулировка разъединителя. Проверка перемещения ножей, плавности хода, одновременности включения ножей, измерение и рег</w:t>
      </w:r>
      <w:r w:rsidRPr="009B3FBA">
        <w:t>у</w:t>
      </w:r>
      <w:r w:rsidRPr="009B3FBA">
        <w:t>лировка контактного давления.</w:t>
      </w:r>
    </w:p>
    <w:p w:rsidR="00A97796" w:rsidRPr="009B3FBA" w:rsidRDefault="00A97796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r w:rsidRPr="009B3FBA">
        <w:t>Контрольная обтяжка, проверка заземления.</w:t>
      </w:r>
    </w:p>
    <w:p w:rsidR="00A97796" w:rsidRPr="009B3FBA" w:rsidRDefault="00A97796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r w:rsidRPr="009B3FBA">
        <w:t>Покраска разъединителя.</w:t>
      </w:r>
    </w:p>
    <w:p w:rsidR="00A97796" w:rsidRPr="009B3FBA" w:rsidRDefault="00A97796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r w:rsidRPr="009B3FBA">
        <w:t>Ошиновка разъединителя.</w:t>
      </w:r>
    </w:p>
    <w:p w:rsidR="00CF2982" w:rsidRPr="00A97796" w:rsidRDefault="00A97796" w:rsidP="002B61E8">
      <w:pPr>
        <w:pStyle w:val="af5"/>
        <w:numPr>
          <w:ilvl w:val="0"/>
          <w:numId w:val="18"/>
        </w:numPr>
        <w:tabs>
          <w:tab w:val="left" w:pos="851"/>
        </w:tabs>
        <w:ind w:left="0" w:firstLine="0"/>
        <w:contextualSpacing w:val="0"/>
        <w:rPr>
          <w:b/>
        </w:rPr>
      </w:pPr>
      <w:r w:rsidRPr="009B3FBA">
        <w:t>Измерение переходного сопротивления контактов.</w:t>
      </w:r>
    </w:p>
    <w:p w:rsidR="00A97796" w:rsidRDefault="00CF2982" w:rsidP="002B61E8">
      <w:pPr>
        <w:numPr>
          <w:ilvl w:val="0"/>
          <w:numId w:val="18"/>
        </w:numPr>
        <w:tabs>
          <w:tab w:val="left" w:pos="851"/>
        </w:tabs>
        <w:ind w:left="0" w:firstLine="0"/>
      </w:pPr>
      <w:r w:rsidRPr="009B3FBA">
        <w:t>Опробование работы разъединителя</w:t>
      </w:r>
      <w:r w:rsidR="002B61E8">
        <w:t>.</w:t>
      </w:r>
    </w:p>
    <w:p w:rsidR="002B61E8" w:rsidRDefault="002B61E8" w:rsidP="002B61E8">
      <w:pPr>
        <w:tabs>
          <w:tab w:val="left" w:pos="851"/>
        </w:tabs>
        <w:jc w:val="center"/>
        <w:rPr>
          <w:b/>
        </w:rPr>
      </w:pPr>
    </w:p>
    <w:p w:rsidR="002B61E8" w:rsidRDefault="002B61E8" w:rsidP="002B61E8">
      <w:pPr>
        <w:tabs>
          <w:tab w:val="left" w:pos="851"/>
        </w:tabs>
        <w:jc w:val="center"/>
        <w:rPr>
          <w:b/>
        </w:rPr>
      </w:pPr>
    </w:p>
    <w:p w:rsidR="00CF2982" w:rsidRPr="00CF2982" w:rsidRDefault="00CF2982" w:rsidP="002B61E8">
      <w:pPr>
        <w:tabs>
          <w:tab w:val="left" w:pos="851"/>
        </w:tabs>
        <w:jc w:val="center"/>
        <w:rPr>
          <w:b/>
        </w:rPr>
      </w:pPr>
      <w:r w:rsidRPr="00CF2982">
        <w:rPr>
          <w:b/>
        </w:rPr>
        <w:t xml:space="preserve">Объём текущего ремонта </w:t>
      </w:r>
      <w:r>
        <w:rPr>
          <w:b/>
        </w:rPr>
        <w:t>трансформатора тока</w:t>
      </w:r>
      <w:r w:rsidR="00D54604">
        <w:rPr>
          <w:b/>
        </w:rPr>
        <w:t xml:space="preserve"> и напряжения</w:t>
      </w:r>
    </w:p>
    <w:p w:rsidR="00CF2982" w:rsidRPr="009B3FBA" w:rsidRDefault="00CF2982" w:rsidP="002B61E8">
      <w:pPr>
        <w:tabs>
          <w:tab w:val="left" w:pos="851"/>
        </w:tabs>
      </w:pPr>
    </w:p>
    <w:p w:rsidR="00CF2982" w:rsidRDefault="00CF2982" w:rsidP="002B61E8">
      <w:pPr>
        <w:pStyle w:val="afd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Проведение осмотра трансформатора:</w:t>
      </w:r>
    </w:p>
    <w:p w:rsidR="00CF2982" w:rsidRDefault="00CF2982" w:rsidP="002B61E8">
      <w:pPr>
        <w:pStyle w:val="afd"/>
        <w:tabs>
          <w:tab w:val="left" w:pos="851"/>
        </w:tabs>
        <w:spacing w:before="0" w:beforeAutospacing="0" w:after="0" w:afterAutospacing="0"/>
      </w:pPr>
      <w:r>
        <w:t xml:space="preserve">- чистота изоляционных поверхностей, </w:t>
      </w:r>
      <w:r w:rsidR="004F59ED">
        <w:t>проверка отсутствия сколов</w:t>
      </w:r>
      <w:r>
        <w:t>, трещин, следов перекрытия изоляции;</w:t>
      </w:r>
    </w:p>
    <w:p w:rsidR="00CF2982" w:rsidRDefault="00CF2982" w:rsidP="002B61E8">
      <w:pPr>
        <w:pStyle w:val="afd"/>
        <w:tabs>
          <w:tab w:val="left" w:pos="851"/>
        </w:tabs>
        <w:spacing w:before="0" w:beforeAutospacing="0" w:after="0" w:afterAutospacing="0"/>
      </w:pPr>
      <w:r>
        <w:t>- состояние заземляющей проводки, надежность крепления заземляемых  частей оборудования к заземляющему контуру;</w:t>
      </w:r>
    </w:p>
    <w:p w:rsidR="00CF2982" w:rsidRDefault="00CF2982" w:rsidP="002B61E8">
      <w:pPr>
        <w:pStyle w:val="afd"/>
        <w:tabs>
          <w:tab w:val="left" w:pos="851"/>
        </w:tabs>
        <w:spacing w:before="0" w:beforeAutospacing="0" w:after="0" w:afterAutospacing="0"/>
      </w:pPr>
      <w:r>
        <w:t>- состояние контактных соединений, отсутствие нагрева, излома  шлейфов и т.п.;</w:t>
      </w:r>
    </w:p>
    <w:p w:rsidR="00CF2982" w:rsidRDefault="00CF2982" w:rsidP="002B61E8">
      <w:pPr>
        <w:pStyle w:val="afd"/>
        <w:tabs>
          <w:tab w:val="left" w:pos="851"/>
        </w:tabs>
        <w:spacing w:before="0" w:beforeAutospacing="0" w:after="0" w:afterAutospacing="0"/>
      </w:pPr>
      <w:r>
        <w:t>-состояние проводки вторичной коммутации.</w:t>
      </w:r>
    </w:p>
    <w:p w:rsidR="00CF2982" w:rsidRDefault="00CF2982" w:rsidP="002B61E8">
      <w:pPr>
        <w:pStyle w:val="afd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Замена силикагеля в воздухоосушительных фильтрах.</w:t>
      </w:r>
    </w:p>
    <w:p w:rsidR="00CF2982" w:rsidRDefault="00CF2982" w:rsidP="002B61E8">
      <w:pPr>
        <w:pStyle w:val="afd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0"/>
      </w:pPr>
      <w:r>
        <w:t>Чистка изоляции.</w:t>
      </w:r>
    </w:p>
    <w:p w:rsidR="00CF2982" w:rsidRDefault="00CF2982" w:rsidP="002B61E8">
      <w:pPr>
        <w:pStyle w:val="afd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0"/>
      </w:pPr>
      <w:r>
        <w:t xml:space="preserve">Чистка </w:t>
      </w:r>
      <w:proofErr w:type="spellStart"/>
      <w:r>
        <w:t>маслоуказательных</w:t>
      </w:r>
      <w:proofErr w:type="spellEnd"/>
      <w:r>
        <w:t xml:space="preserve"> стекол.</w:t>
      </w:r>
    </w:p>
    <w:p w:rsidR="00CF2982" w:rsidRDefault="00CF2982" w:rsidP="002B61E8">
      <w:pPr>
        <w:pStyle w:val="afd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Доливка масла при необходимости.</w:t>
      </w:r>
    </w:p>
    <w:p w:rsidR="00CF2982" w:rsidRDefault="00CF2982" w:rsidP="002B61E8">
      <w:pPr>
        <w:pStyle w:val="afd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Проверка и протяжка контактных соединений.</w:t>
      </w:r>
    </w:p>
    <w:p w:rsidR="00CF2982" w:rsidRDefault="00CF2982" w:rsidP="002B61E8">
      <w:pPr>
        <w:pStyle w:val="afd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Замена уплотнений дверей шкафов вторичной коммутации, ремонт запирающих механизмов.</w:t>
      </w:r>
    </w:p>
    <w:p w:rsidR="00CF2982" w:rsidRDefault="00CF2982" w:rsidP="002B61E8">
      <w:pPr>
        <w:pStyle w:val="afd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Нанесение расцветки фаз.</w:t>
      </w:r>
    </w:p>
    <w:p w:rsidR="002B61E8" w:rsidRDefault="002B61E8" w:rsidP="002B61E8">
      <w:pPr>
        <w:tabs>
          <w:tab w:val="left" w:pos="851"/>
        </w:tabs>
        <w:jc w:val="center"/>
        <w:rPr>
          <w:b/>
        </w:rPr>
      </w:pPr>
    </w:p>
    <w:p w:rsidR="002B61E8" w:rsidRDefault="002B61E8" w:rsidP="002B61E8">
      <w:pPr>
        <w:tabs>
          <w:tab w:val="left" w:pos="851"/>
        </w:tabs>
        <w:jc w:val="center"/>
        <w:rPr>
          <w:b/>
        </w:rPr>
      </w:pPr>
    </w:p>
    <w:p w:rsidR="00CF2982" w:rsidRDefault="00CF2982" w:rsidP="002B61E8">
      <w:pPr>
        <w:tabs>
          <w:tab w:val="left" w:pos="851"/>
        </w:tabs>
        <w:jc w:val="center"/>
        <w:rPr>
          <w:b/>
        </w:rPr>
      </w:pPr>
      <w:r w:rsidRPr="00CF2982">
        <w:rPr>
          <w:b/>
        </w:rPr>
        <w:t xml:space="preserve">Объём </w:t>
      </w:r>
      <w:r>
        <w:rPr>
          <w:b/>
        </w:rPr>
        <w:t>капитального</w:t>
      </w:r>
      <w:r w:rsidRPr="00CF2982">
        <w:rPr>
          <w:b/>
        </w:rPr>
        <w:t xml:space="preserve"> ремонта трансформатора тока</w:t>
      </w:r>
    </w:p>
    <w:p w:rsidR="002B61E8" w:rsidRPr="00CF2982" w:rsidRDefault="002B61E8" w:rsidP="002B61E8">
      <w:pPr>
        <w:tabs>
          <w:tab w:val="left" w:pos="851"/>
        </w:tabs>
        <w:jc w:val="center"/>
        <w:rPr>
          <w:b/>
        </w:rPr>
      </w:pPr>
    </w:p>
    <w:p w:rsidR="004F59ED" w:rsidRDefault="007071F8" w:rsidP="002B61E8">
      <w:pPr>
        <w:pStyle w:val="afd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0"/>
      </w:pPr>
      <w:r>
        <w:t>Чистка изоляционных поверхностей, проверка отсутствия сколов, трещин, следов перекрытия изоляции;</w:t>
      </w:r>
    </w:p>
    <w:p w:rsidR="007071F8" w:rsidRDefault="007071F8" w:rsidP="002B61E8">
      <w:pPr>
        <w:pStyle w:val="afd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0"/>
      </w:pPr>
      <w:r>
        <w:lastRenderedPageBreak/>
        <w:t>Ремонт заземляющих проводников и соединений крепления заземляемых  частей оборудования к заземляющему контуру;</w:t>
      </w:r>
    </w:p>
    <w:p w:rsidR="007071F8" w:rsidRDefault="007071F8" w:rsidP="002B61E8">
      <w:pPr>
        <w:pStyle w:val="afd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0"/>
      </w:pPr>
      <w:r>
        <w:t>Ремонт контактных соединений с шлейфами,  и</w:t>
      </w:r>
      <w:r w:rsidRPr="009B3FBA">
        <w:t>змерение переходного сопротивления контактов.</w:t>
      </w:r>
    </w:p>
    <w:p w:rsidR="007071F8" w:rsidRDefault="007071F8" w:rsidP="002B61E8">
      <w:pPr>
        <w:pStyle w:val="afd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0"/>
      </w:pPr>
      <w:r>
        <w:t>Ремонт выводов вторичной обмотки </w:t>
      </w:r>
    </w:p>
    <w:p w:rsidR="004F59ED" w:rsidRDefault="004F59ED" w:rsidP="002B61E8">
      <w:pPr>
        <w:pStyle w:val="afd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Замена силикагеля в воздухоосушительных фильтрах.</w:t>
      </w:r>
    </w:p>
    <w:p w:rsidR="004F59ED" w:rsidRDefault="004F59ED" w:rsidP="002B61E8">
      <w:pPr>
        <w:pStyle w:val="afd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0"/>
      </w:pPr>
      <w:r>
        <w:t xml:space="preserve"> </w:t>
      </w:r>
      <w:r w:rsidR="007071F8">
        <w:t>Ремонт</w:t>
      </w:r>
      <w:r>
        <w:t xml:space="preserve"> изоляции</w:t>
      </w:r>
      <w:r w:rsidR="007071F8">
        <w:t xml:space="preserve"> обмоток при необходимости</w:t>
      </w:r>
      <w:r>
        <w:t>.</w:t>
      </w:r>
    </w:p>
    <w:p w:rsidR="004F59ED" w:rsidRDefault="004F59ED" w:rsidP="002B61E8">
      <w:pPr>
        <w:pStyle w:val="afd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0"/>
      </w:pPr>
      <w:r>
        <w:t xml:space="preserve">Чистка </w:t>
      </w:r>
      <w:proofErr w:type="spellStart"/>
      <w:r>
        <w:t>маслоуказательных</w:t>
      </w:r>
      <w:proofErr w:type="spellEnd"/>
      <w:r>
        <w:t xml:space="preserve"> стекол.</w:t>
      </w:r>
    </w:p>
    <w:p w:rsidR="004F59ED" w:rsidRDefault="007071F8" w:rsidP="002B61E8">
      <w:pPr>
        <w:pStyle w:val="afd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Замена</w:t>
      </w:r>
      <w:r w:rsidR="004F59ED">
        <w:t xml:space="preserve"> масла</w:t>
      </w:r>
      <w:r>
        <w:t>.</w:t>
      </w:r>
    </w:p>
    <w:p w:rsidR="007071F8" w:rsidRDefault="007071F8" w:rsidP="002B61E8">
      <w:pPr>
        <w:pStyle w:val="afd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Замена прокладок в верхнем и нижнем цоколе фарфорового кожуха.</w:t>
      </w:r>
    </w:p>
    <w:p w:rsidR="004F59ED" w:rsidRDefault="004F59ED" w:rsidP="002B61E8">
      <w:pPr>
        <w:pStyle w:val="afd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Замена уплотнений дверей шкафов вторичной коммутации, ремонт запирающих механизмов.</w:t>
      </w:r>
    </w:p>
    <w:p w:rsidR="004F59ED" w:rsidRDefault="004F59ED" w:rsidP="002B61E8">
      <w:pPr>
        <w:pStyle w:val="afd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Нанесение расцветки фаз.</w:t>
      </w:r>
    </w:p>
    <w:p w:rsidR="002B61E8" w:rsidRDefault="002B61E8" w:rsidP="002B61E8">
      <w:pPr>
        <w:tabs>
          <w:tab w:val="left" w:pos="851"/>
        </w:tabs>
        <w:jc w:val="center"/>
        <w:rPr>
          <w:b/>
        </w:rPr>
      </w:pPr>
    </w:p>
    <w:p w:rsidR="002B61E8" w:rsidRDefault="002B61E8" w:rsidP="002B61E8">
      <w:pPr>
        <w:tabs>
          <w:tab w:val="left" w:pos="851"/>
        </w:tabs>
        <w:jc w:val="center"/>
        <w:rPr>
          <w:b/>
        </w:rPr>
      </w:pPr>
    </w:p>
    <w:p w:rsidR="002B61E8" w:rsidRDefault="002B61E8" w:rsidP="002B61E8">
      <w:pPr>
        <w:tabs>
          <w:tab w:val="left" w:pos="851"/>
        </w:tabs>
        <w:jc w:val="center"/>
        <w:rPr>
          <w:b/>
        </w:rPr>
      </w:pPr>
    </w:p>
    <w:p w:rsidR="002B61E8" w:rsidRDefault="002B61E8" w:rsidP="002B61E8">
      <w:pPr>
        <w:tabs>
          <w:tab w:val="left" w:pos="851"/>
        </w:tabs>
        <w:jc w:val="center"/>
        <w:rPr>
          <w:b/>
        </w:rPr>
      </w:pPr>
    </w:p>
    <w:p w:rsidR="00FD2156" w:rsidRDefault="00FD2156" w:rsidP="002B61E8">
      <w:pPr>
        <w:tabs>
          <w:tab w:val="left" w:pos="851"/>
        </w:tabs>
        <w:jc w:val="center"/>
        <w:rPr>
          <w:b/>
        </w:rPr>
      </w:pPr>
      <w:r w:rsidRPr="00FD2156">
        <w:rPr>
          <w:b/>
        </w:rPr>
        <w:t xml:space="preserve">Объём капитального ремонта </w:t>
      </w:r>
      <w:r>
        <w:rPr>
          <w:b/>
        </w:rPr>
        <w:t>выключателя</w:t>
      </w:r>
    </w:p>
    <w:p w:rsidR="002B61E8" w:rsidRPr="00FD2156" w:rsidRDefault="002B61E8" w:rsidP="002B61E8">
      <w:pPr>
        <w:tabs>
          <w:tab w:val="left" w:pos="851"/>
        </w:tabs>
        <w:jc w:val="center"/>
        <w:rPr>
          <w:b/>
        </w:rPr>
      </w:pPr>
    </w:p>
    <w:p w:rsidR="00CF2982" w:rsidRDefault="00FD2156" w:rsidP="002B61E8">
      <w:pPr>
        <w:pStyle w:val="afd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0" w:firstLine="0"/>
      </w:pPr>
      <w:r w:rsidRPr="00D36526">
        <w:t>Осмотр выключателя с целью выявления дефектов</w:t>
      </w:r>
    </w:p>
    <w:p w:rsidR="00FD2156" w:rsidRDefault="00FD2156" w:rsidP="002B61E8">
      <w:pPr>
        <w:pStyle w:val="afd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0" w:firstLine="0"/>
      </w:pPr>
      <w:r>
        <w:t>Ремонт</w:t>
      </w:r>
      <w:r w:rsidRPr="00D36526">
        <w:t xml:space="preserve"> ошиновк</w:t>
      </w:r>
      <w:r>
        <w:t>и</w:t>
      </w:r>
      <w:r w:rsidRPr="00D36526">
        <w:t>, колпак</w:t>
      </w:r>
      <w:r w:rsidR="00BB2A50">
        <w:t>ов</w:t>
      </w:r>
      <w:r w:rsidRPr="00D36526">
        <w:t xml:space="preserve"> и фланц</w:t>
      </w:r>
      <w:r w:rsidR="00BB2A50">
        <w:t>ев</w:t>
      </w:r>
      <w:r w:rsidRPr="00D36526">
        <w:t xml:space="preserve"> выключателя.</w:t>
      </w:r>
    </w:p>
    <w:p w:rsidR="00FD2156" w:rsidRDefault="00BB2A50" w:rsidP="002B61E8">
      <w:pPr>
        <w:pStyle w:val="afd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Обтяжка</w:t>
      </w:r>
      <w:r w:rsidR="00FD2156" w:rsidRPr="00D36526">
        <w:t xml:space="preserve"> механических креплений выключателя и привода.</w:t>
      </w:r>
    </w:p>
    <w:p w:rsidR="00FD2156" w:rsidRDefault="00BB2A50" w:rsidP="002B61E8">
      <w:pPr>
        <w:pStyle w:val="afd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0" w:firstLine="0"/>
      </w:pPr>
      <w:r>
        <w:t>Ремонт</w:t>
      </w:r>
      <w:r w:rsidR="00FD2156" w:rsidRPr="00D36526">
        <w:t xml:space="preserve"> указателей положения выключателя его действительному положению.</w:t>
      </w:r>
    </w:p>
    <w:p w:rsidR="00FD2156" w:rsidRDefault="00FD2156" w:rsidP="002B61E8">
      <w:pPr>
        <w:pStyle w:val="afd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0" w:firstLine="0"/>
      </w:pPr>
      <w:r w:rsidRPr="00D36526">
        <w:t>Проверка состояния проводки вторичной коммутации.</w:t>
      </w:r>
      <w:r w:rsidRPr="00FD2156">
        <w:t xml:space="preserve"> </w:t>
      </w:r>
    </w:p>
    <w:p w:rsidR="00FD2156" w:rsidRDefault="00FD2156" w:rsidP="002B61E8">
      <w:pPr>
        <w:pStyle w:val="afd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0" w:firstLine="0"/>
      </w:pPr>
      <w:r w:rsidRPr="00D36526">
        <w:t>Проверка состояние заземляющей проводки</w:t>
      </w:r>
      <w:r w:rsidRPr="00FD2156">
        <w:t xml:space="preserve"> </w:t>
      </w:r>
    </w:p>
    <w:p w:rsidR="00FD2156" w:rsidRDefault="00BB2A50" w:rsidP="002B61E8">
      <w:pPr>
        <w:pStyle w:val="afd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0" w:firstLine="0"/>
      </w:pPr>
      <w:r>
        <w:t>Ремонт</w:t>
      </w:r>
      <w:r w:rsidR="00FD2156" w:rsidRPr="00D36526">
        <w:t xml:space="preserve"> подогревающих устройств.</w:t>
      </w:r>
    </w:p>
    <w:p w:rsidR="00FD2156" w:rsidRDefault="00BB2A50" w:rsidP="002B61E8">
      <w:pPr>
        <w:pStyle w:val="afd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Проверка</w:t>
      </w:r>
      <w:r w:rsidR="00FD2156" w:rsidRPr="00D36526">
        <w:t xml:space="preserve"> повреждений</w:t>
      </w:r>
      <w:r>
        <w:t xml:space="preserve"> и чистка</w:t>
      </w:r>
      <w:r w:rsidR="00FD2156" w:rsidRPr="00D36526">
        <w:t xml:space="preserve"> фарфоровых изоляторов</w:t>
      </w:r>
      <w:r>
        <w:t>.</w:t>
      </w:r>
    </w:p>
    <w:p w:rsidR="00FD2156" w:rsidRDefault="00FD2156" w:rsidP="002B61E8">
      <w:pPr>
        <w:pStyle w:val="afd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0" w:firstLine="0"/>
      </w:pPr>
      <w:r w:rsidRPr="00FD2156">
        <w:t xml:space="preserve"> </w:t>
      </w:r>
      <w:r w:rsidRPr="00D36526">
        <w:t xml:space="preserve">Проверка давления </w:t>
      </w:r>
      <w:proofErr w:type="spellStart"/>
      <w:r w:rsidR="00BB2A50">
        <w:t>элегаза</w:t>
      </w:r>
      <w:proofErr w:type="spellEnd"/>
      <w:r w:rsidR="00BB2A50">
        <w:t xml:space="preserve"> и работу </w:t>
      </w:r>
      <w:r w:rsidRPr="00D36526">
        <w:t>предупредительной сигнализации и блокировки сигнализатора</w:t>
      </w:r>
      <w:r w:rsidR="00BB2A50">
        <w:t>.</w:t>
      </w:r>
    </w:p>
    <w:p w:rsidR="00FD2156" w:rsidRDefault="00FD2156" w:rsidP="002B61E8">
      <w:pPr>
        <w:pStyle w:val="afd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0" w:firstLine="0"/>
      </w:pPr>
      <w:r>
        <w:t>Ремонт привода:</w:t>
      </w:r>
    </w:p>
    <w:p w:rsidR="00FD2156" w:rsidRDefault="00FD2156" w:rsidP="002B61E8">
      <w:pPr>
        <w:pStyle w:val="afd"/>
        <w:tabs>
          <w:tab w:val="left" w:pos="851"/>
        </w:tabs>
        <w:spacing w:before="0" w:beforeAutospacing="0" w:after="0" w:afterAutospacing="0"/>
      </w:pPr>
      <w:r>
        <w:t xml:space="preserve">- </w:t>
      </w:r>
      <w:r w:rsidRPr="00D36526">
        <w:t>Смазка трущихся поверхностей смазкой</w:t>
      </w:r>
    </w:p>
    <w:p w:rsidR="00FD2156" w:rsidRDefault="00FD2156" w:rsidP="002B61E8">
      <w:pPr>
        <w:pStyle w:val="afd"/>
        <w:tabs>
          <w:tab w:val="left" w:pos="851"/>
        </w:tabs>
        <w:spacing w:before="0" w:beforeAutospacing="0" w:after="0" w:afterAutospacing="0"/>
      </w:pPr>
      <w:r>
        <w:t xml:space="preserve">- </w:t>
      </w:r>
      <w:r w:rsidRPr="00D36526">
        <w:t>Регулировка момента срабатывания блок-контактов</w:t>
      </w:r>
    </w:p>
    <w:p w:rsidR="00FD2156" w:rsidRDefault="00FD2156" w:rsidP="002B61E8">
      <w:pPr>
        <w:pStyle w:val="afd"/>
        <w:tabs>
          <w:tab w:val="left" w:pos="851"/>
        </w:tabs>
        <w:spacing w:before="0" w:beforeAutospacing="0" w:after="0" w:afterAutospacing="0"/>
      </w:pPr>
      <w:r>
        <w:t xml:space="preserve">- </w:t>
      </w:r>
      <w:r w:rsidRPr="00D36526">
        <w:t>Ход подвижных контактов</w:t>
      </w:r>
      <w:r w:rsidRPr="00FD2156">
        <w:t xml:space="preserve"> </w:t>
      </w:r>
    </w:p>
    <w:p w:rsidR="00FD2156" w:rsidRDefault="00FD2156" w:rsidP="002B61E8">
      <w:pPr>
        <w:pStyle w:val="afd"/>
        <w:tabs>
          <w:tab w:val="left" w:pos="851"/>
        </w:tabs>
        <w:spacing w:before="0" w:beforeAutospacing="0" w:after="0" w:afterAutospacing="0"/>
      </w:pPr>
      <w:r>
        <w:t xml:space="preserve">- </w:t>
      </w:r>
      <w:r w:rsidRPr="00D36526">
        <w:t>Ход поджатия подвижных контактов</w:t>
      </w:r>
    </w:p>
    <w:p w:rsidR="00FD2156" w:rsidRDefault="00FD2156" w:rsidP="002B61E8">
      <w:pPr>
        <w:pStyle w:val="afd"/>
        <w:tabs>
          <w:tab w:val="left" w:pos="851"/>
        </w:tabs>
        <w:spacing w:before="0" w:beforeAutospacing="0" w:after="0" w:afterAutospacing="0"/>
      </w:pPr>
      <w:r>
        <w:t xml:space="preserve">- </w:t>
      </w:r>
      <w:r w:rsidRPr="00D36526">
        <w:t>Проверка разновременности момента замыкания подвижного и неподвижного контакта</w:t>
      </w:r>
    </w:p>
    <w:p w:rsidR="00FD2156" w:rsidRDefault="00FD2156" w:rsidP="002B61E8">
      <w:pPr>
        <w:pStyle w:val="afd"/>
        <w:tabs>
          <w:tab w:val="left" w:pos="851"/>
        </w:tabs>
        <w:spacing w:before="0" w:beforeAutospacing="0" w:after="0" w:afterAutospacing="0"/>
      </w:pPr>
      <w:r>
        <w:t xml:space="preserve">- </w:t>
      </w:r>
      <w:r w:rsidRPr="00D36526">
        <w:t>Сопротивление главной цепи между выводами полюсов</w:t>
      </w:r>
    </w:p>
    <w:p w:rsidR="00BB2A50" w:rsidRDefault="00BB2A50" w:rsidP="002B61E8">
      <w:pPr>
        <w:pStyle w:val="afd"/>
        <w:tabs>
          <w:tab w:val="left" w:pos="851"/>
        </w:tabs>
        <w:spacing w:before="0" w:beforeAutospacing="0" w:after="0" w:afterAutospacing="0"/>
      </w:pPr>
      <w:r>
        <w:t>- Замена уплотнений дверей шкафов вторичной коммутации, ремонт запирающих механизмов.</w:t>
      </w:r>
    </w:p>
    <w:p w:rsidR="00FD2156" w:rsidRDefault="00FD2156" w:rsidP="002B61E8">
      <w:pPr>
        <w:pStyle w:val="afd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0" w:firstLine="0"/>
      </w:pPr>
      <w:r>
        <w:t>Ремонт трансформаторов тока типа ТИКА, (чистка изоляции, обтяжка контактных соединений).</w:t>
      </w:r>
    </w:p>
    <w:p w:rsidR="00BB2A50" w:rsidRDefault="00BB2A50" w:rsidP="002B61E8">
      <w:pPr>
        <w:pStyle w:val="afd"/>
        <w:numPr>
          <w:ilvl w:val="1"/>
          <w:numId w:val="18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Нанесение расцветки фаз.</w:t>
      </w:r>
    </w:p>
    <w:p w:rsidR="002B61E8" w:rsidRDefault="002B61E8" w:rsidP="002B61E8">
      <w:pPr>
        <w:tabs>
          <w:tab w:val="left" w:pos="851"/>
        </w:tabs>
        <w:jc w:val="center"/>
        <w:rPr>
          <w:b/>
        </w:rPr>
      </w:pPr>
    </w:p>
    <w:p w:rsidR="002B61E8" w:rsidRDefault="002B61E8" w:rsidP="002B61E8">
      <w:pPr>
        <w:tabs>
          <w:tab w:val="left" w:pos="851"/>
        </w:tabs>
        <w:jc w:val="center"/>
        <w:rPr>
          <w:b/>
        </w:rPr>
      </w:pPr>
    </w:p>
    <w:p w:rsidR="009E267F" w:rsidRDefault="009E267F" w:rsidP="002B61E8">
      <w:pPr>
        <w:tabs>
          <w:tab w:val="left" w:pos="851"/>
        </w:tabs>
        <w:jc w:val="center"/>
        <w:rPr>
          <w:b/>
        </w:rPr>
      </w:pPr>
      <w:r w:rsidRPr="00FD2156">
        <w:rPr>
          <w:b/>
        </w:rPr>
        <w:t xml:space="preserve">Объём </w:t>
      </w:r>
      <w:r>
        <w:rPr>
          <w:b/>
        </w:rPr>
        <w:t>текущего</w:t>
      </w:r>
      <w:r w:rsidRPr="00FD2156">
        <w:rPr>
          <w:b/>
        </w:rPr>
        <w:t xml:space="preserve"> ремонта </w:t>
      </w:r>
      <w:r>
        <w:rPr>
          <w:b/>
        </w:rPr>
        <w:t>выключателя</w:t>
      </w:r>
    </w:p>
    <w:p w:rsidR="002B61E8" w:rsidRPr="00FD2156" w:rsidRDefault="002B61E8" w:rsidP="002B61E8">
      <w:pPr>
        <w:tabs>
          <w:tab w:val="left" w:pos="851"/>
        </w:tabs>
        <w:jc w:val="center"/>
        <w:rPr>
          <w:b/>
        </w:rPr>
      </w:pPr>
    </w:p>
    <w:p w:rsidR="009E267F" w:rsidRDefault="009E267F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 w:rsidRPr="00D36526">
        <w:t>Осмотр выключателя с целью выявления дефектов</w:t>
      </w:r>
    </w:p>
    <w:p w:rsidR="009E267F" w:rsidRDefault="009E267F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>
        <w:t xml:space="preserve">Проверка </w:t>
      </w:r>
      <w:r w:rsidRPr="00D36526">
        <w:t>ошиновк</w:t>
      </w:r>
      <w:r>
        <w:t>и</w:t>
      </w:r>
      <w:r w:rsidRPr="00D36526">
        <w:t>, колпак</w:t>
      </w:r>
      <w:r>
        <w:t>ов</w:t>
      </w:r>
      <w:r w:rsidRPr="00D36526">
        <w:t xml:space="preserve"> и фланц</w:t>
      </w:r>
      <w:r>
        <w:t>ев</w:t>
      </w:r>
      <w:r w:rsidRPr="00D36526">
        <w:t xml:space="preserve"> выключателя.</w:t>
      </w:r>
    </w:p>
    <w:p w:rsidR="009E267F" w:rsidRDefault="009E267F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>
        <w:t xml:space="preserve">Проверка </w:t>
      </w:r>
      <w:r w:rsidRPr="00D36526">
        <w:t xml:space="preserve"> механических креплений выключателя и привода.</w:t>
      </w:r>
    </w:p>
    <w:p w:rsidR="009E267F" w:rsidRDefault="009E267F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 w:rsidRPr="00FD2156">
        <w:t xml:space="preserve"> </w:t>
      </w:r>
      <w:r>
        <w:t>Проверка</w:t>
      </w:r>
      <w:r w:rsidRPr="00D36526">
        <w:t xml:space="preserve"> указателей положения выключателя его действительному положению.</w:t>
      </w:r>
    </w:p>
    <w:p w:rsidR="009E267F" w:rsidRDefault="009E267F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 w:rsidRPr="00D36526">
        <w:t>Проверка состояния проводки вторичной коммутации.</w:t>
      </w:r>
      <w:r w:rsidRPr="00FD2156">
        <w:t xml:space="preserve"> </w:t>
      </w:r>
    </w:p>
    <w:p w:rsidR="009E267F" w:rsidRDefault="009E267F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 w:rsidRPr="00D36526">
        <w:t>Проверка состояние заземляющей проводки</w:t>
      </w:r>
      <w:r w:rsidRPr="00FD2156">
        <w:t xml:space="preserve"> </w:t>
      </w:r>
    </w:p>
    <w:p w:rsidR="009E267F" w:rsidRDefault="009E267F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>
        <w:t xml:space="preserve">Проверка </w:t>
      </w:r>
      <w:proofErr w:type="spellStart"/>
      <w:r>
        <w:t>роботоспособности</w:t>
      </w:r>
      <w:proofErr w:type="spellEnd"/>
      <w:r w:rsidRPr="00D36526">
        <w:t xml:space="preserve"> подогревающих устройств.</w:t>
      </w:r>
    </w:p>
    <w:p w:rsidR="009E267F" w:rsidRDefault="009E267F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Проверка</w:t>
      </w:r>
      <w:r w:rsidRPr="00D36526">
        <w:t xml:space="preserve"> повреждений</w:t>
      </w:r>
      <w:r>
        <w:t xml:space="preserve"> </w:t>
      </w:r>
      <w:r w:rsidRPr="00D36526">
        <w:t>фарфоровых изоляторов</w:t>
      </w:r>
      <w:r>
        <w:t>.</w:t>
      </w:r>
    </w:p>
    <w:p w:rsidR="009E267F" w:rsidRDefault="009E267F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 w:rsidRPr="00FD2156">
        <w:t xml:space="preserve"> </w:t>
      </w:r>
      <w:r w:rsidRPr="00D36526">
        <w:t xml:space="preserve">Проверка давления </w:t>
      </w:r>
      <w:proofErr w:type="spellStart"/>
      <w:r>
        <w:t>элегаза</w:t>
      </w:r>
      <w:proofErr w:type="spellEnd"/>
      <w:r>
        <w:t xml:space="preserve"> и работу </w:t>
      </w:r>
      <w:r w:rsidRPr="00D36526">
        <w:t>предупредительной сигнализации и блокировки сигнализатора</w:t>
      </w:r>
      <w:r>
        <w:t>.</w:t>
      </w:r>
    </w:p>
    <w:p w:rsidR="009E267F" w:rsidRDefault="009E267F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 w:rsidRPr="00D36526">
        <w:t>Сопротивление главной цепи между выводами полюсов</w:t>
      </w:r>
    </w:p>
    <w:p w:rsidR="009E267F" w:rsidRDefault="009E267F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Замена уплотнений дверей шкафов вторичной коммутации, ремонт запирающих механизмов.</w:t>
      </w:r>
    </w:p>
    <w:p w:rsidR="009E267F" w:rsidRDefault="00910727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>
        <w:t xml:space="preserve">Осмотр </w:t>
      </w:r>
      <w:r w:rsidR="009E267F">
        <w:t>трансформаторов тока типа ТИКА, (чистка изоляции).</w:t>
      </w:r>
    </w:p>
    <w:p w:rsidR="009E267F" w:rsidRDefault="009E267F" w:rsidP="002B61E8">
      <w:pPr>
        <w:pStyle w:val="afd"/>
        <w:numPr>
          <w:ilvl w:val="1"/>
          <w:numId w:val="21"/>
        </w:numPr>
        <w:tabs>
          <w:tab w:val="left" w:pos="851"/>
        </w:tabs>
        <w:spacing w:before="0" w:beforeAutospacing="0" w:after="0" w:afterAutospacing="0"/>
        <w:ind w:left="0" w:firstLine="0"/>
      </w:pPr>
      <w:r>
        <w:t>Нанесение расцветки фаз.</w:t>
      </w:r>
    </w:p>
    <w:p w:rsidR="002B61E8" w:rsidRDefault="002B61E8" w:rsidP="002B61E8">
      <w:pPr>
        <w:tabs>
          <w:tab w:val="left" w:pos="851"/>
        </w:tabs>
      </w:pPr>
    </w:p>
    <w:p w:rsidR="002B61E8" w:rsidRDefault="002B61E8" w:rsidP="002B61E8">
      <w:pPr>
        <w:tabs>
          <w:tab w:val="left" w:pos="851"/>
        </w:tabs>
      </w:pPr>
    </w:p>
    <w:p w:rsidR="002B61E8" w:rsidRDefault="002B61E8" w:rsidP="002B61E8">
      <w:pPr>
        <w:tabs>
          <w:tab w:val="left" w:pos="851"/>
        </w:tabs>
      </w:pPr>
    </w:p>
    <w:p w:rsidR="00C22D2A" w:rsidRPr="00B85FFB" w:rsidRDefault="00C22D2A" w:rsidP="002B61E8">
      <w:pPr>
        <w:tabs>
          <w:tab w:val="left" w:pos="851"/>
        </w:tabs>
      </w:pPr>
      <w:r>
        <w:t>Начальник ЭМЦ-1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Семенов</w:t>
      </w:r>
    </w:p>
    <w:p w:rsidR="0013509C" w:rsidRPr="00C22D2A" w:rsidRDefault="0013509C">
      <w:r w:rsidRPr="00C22D2A">
        <w:rPr>
          <w:b/>
        </w:rPr>
        <w:br w:type="page"/>
      </w:r>
    </w:p>
    <w:p w:rsidR="0013509C" w:rsidRPr="00C22D2A" w:rsidRDefault="0013509C" w:rsidP="009D4EB1">
      <w:pPr>
        <w:pStyle w:val="21"/>
        <w:tabs>
          <w:tab w:val="left" w:pos="8505"/>
        </w:tabs>
        <w:ind w:left="0"/>
        <w:jc w:val="both"/>
        <w:rPr>
          <w:b w:val="0"/>
        </w:rPr>
        <w:sectPr w:rsidR="0013509C" w:rsidRPr="00C22D2A" w:rsidSect="004403C6">
          <w:footerReference w:type="default" r:id="rId10"/>
          <w:pgSz w:w="16838" w:h="11906" w:orient="landscape"/>
          <w:pgMar w:top="851" w:right="1134" w:bottom="426" w:left="1134" w:header="708" w:footer="708" w:gutter="0"/>
          <w:cols w:space="708"/>
          <w:docGrid w:linePitch="360"/>
        </w:sectPr>
      </w:pPr>
    </w:p>
    <w:p w:rsidR="0013509C" w:rsidRPr="00C22D2A" w:rsidRDefault="0013509C" w:rsidP="0013509C">
      <w:pPr>
        <w:ind w:hanging="142"/>
        <w:jc w:val="right"/>
      </w:pPr>
      <w:r w:rsidRPr="00C22D2A">
        <w:lastRenderedPageBreak/>
        <w:t>Приложение №</w:t>
      </w:r>
      <w:r w:rsidR="003D614B" w:rsidRPr="00C22D2A">
        <w:t>5</w:t>
      </w:r>
    </w:p>
    <w:p w:rsidR="0013509C" w:rsidRPr="00C22D2A" w:rsidRDefault="0013509C" w:rsidP="0013509C">
      <w:pPr>
        <w:ind w:hanging="142"/>
        <w:jc w:val="right"/>
        <w:rPr>
          <w:sz w:val="20"/>
          <w:szCs w:val="20"/>
        </w:rPr>
      </w:pPr>
    </w:p>
    <w:p w:rsidR="0013509C" w:rsidRPr="00C22D2A" w:rsidRDefault="0013509C" w:rsidP="0098010D">
      <w:pPr>
        <w:ind w:right="-2" w:firstLine="6096"/>
      </w:pPr>
      <w:r w:rsidRPr="00C22D2A">
        <w:t>УТВЕРЖДАЮ</w:t>
      </w:r>
    </w:p>
    <w:p w:rsidR="0013509C" w:rsidRPr="00C22D2A" w:rsidRDefault="0013509C" w:rsidP="0098010D">
      <w:pPr>
        <w:ind w:right="-2" w:firstLine="6096"/>
      </w:pPr>
      <w:r w:rsidRPr="00C22D2A">
        <w:t xml:space="preserve">Главный инженер </w:t>
      </w:r>
      <w:r w:rsidR="003D614B" w:rsidRPr="00C22D2A">
        <w:t>КС ГЭС</w:t>
      </w:r>
    </w:p>
    <w:p w:rsidR="0013509C" w:rsidRPr="00C22D2A" w:rsidRDefault="0013509C" w:rsidP="0098010D">
      <w:pPr>
        <w:ind w:right="-2" w:firstLine="6096"/>
      </w:pPr>
    </w:p>
    <w:p w:rsidR="0013509C" w:rsidRPr="00C22D2A" w:rsidRDefault="001C3B04" w:rsidP="0098010D">
      <w:pPr>
        <w:ind w:right="-2" w:firstLine="6096"/>
      </w:pPr>
      <w:r w:rsidRPr="00C22D2A">
        <w:t xml:space="preserve">__________________ </w:t>
      </w:r>
      <w:r w:rsidR="003D614B" w:rsidRPr="00C22D2A">
        <w:t>Смирнов А.В.</w:t>
      </w:r>
    </w:p>
    <w:p w:rsidR="0013509C" w:rsidRPr="00C22D2A" w:rsidRDefault="0013509C" w:rsidP="0098010D">
      <w:pPr>
        <w:ind w:right="-2" w:firstLine="6096"/>
      </w:pPr>
    </w:p>
    <w:p w:rsidR="0013509C" w:rsidRPr="00C22D2A" w:rsidRDefault="0013509C" w:rsidP="0098010D">
      <w:pPr>
        <w:ind w:right="-2" w:firstLine="6096"/>
      </w:pPr>
      <w:r w:rsidRPr="00C22D2A">
        <w:t>“</w:t>
      </w:r>
      <w:r w:rsidR="001C3B04" w:rsidRPr="00C22D2A">
        <w:t>__</w:t>
      </w:r>
      <w:r w:rsidRPr="00C22D2A">
        <w:t>“</w:t>
      </w:r>
      <w:r w:rsidR="001C3B04" w:rsidRPr="00C22D2A">
        <w:t xml:space="preserve"> __________________-</w:t>
      </w:r>
      <w:r w:rsidR="003D614B" w:rsidRPr="00C22D2A">
        <w:t xml:space="preserve"> 2013</w:t>
      </w:r>
      <w:r w:rsidRPr="00C22D2A">
        <w:t xml:space="preserve">  г.</w:t>
      </w:r>
    </w:p>
    <w:p w:rsidR="0013509C" w:rsidRPr="00C22D2A" w:rsidRDefault="0013509C" w:rsidP="0013509C">
      <w:pPr>
        <w:jc w:val="center"/>
        <w:rPr>
          <w:u w:val="single"/>
        </w:rPr>
      </w:pPr>
    </w:p>
    <w:p w:rsidR="0013509C" w:rsidRPr="00C22D2A" w:rsidRDefault="0013509C" w:rsidP="0013509C">
      <w:pPr>
        <w:jc w:val="center"/>
        <w:rPr>
          <w:u w:val="single"/>
        </w:rPr>
      </w:pPr>
    </w:p>
    <w:p w:rsidR="0013509C" w:rsidRPr="00C22D2A" w:rsidRDefault="0013509C" w:rsidP="0013509C">
      <w:pPr>
        <w:jc w:val="center"/>
        <w:rPr>
          <w:u w:val="single"/>
        </w:rPr>
      </w:pPr>
    </w:p>
    <w:p w:rsidR="0013509C" w:rsidRPr="00C22D2A" w:rsidRDefault="0013509C" w:rsidP="00C22D2A">
      <w:pPr>
        <w:tabs>
          <w:tab w:val="left" w:pos="3969"/>
        </w:tabs>
        <w:jc w:val="center"/>
        <w:rPr>
          <w:b/>
        </w:rPr>
      </w:pPr>
      <w:r w:rsidRPr="00C22D2A">
        <w:rPr>
          <w:b/>
        </w:rPr>
        <w:t>График</w:t>
      </w:r>
    </w:p>
    <w:p w:rsidR="002C0DE9" w:rsidRPr="00C22D2A" w:rsidRDefault="002C0DE9" w:rsidP="00C22D2A">
      <w:pPr>
        <w:tabs>
          <w:tab w:val="left" w:pos="3969"/>
        </w:tabs>
        <w:jc w:val="center"/>
        <w:rPr>
          <w:b/>
        </w:rPr>
      </w:pPr>
      <w:r w:rsidRPr="00C22D2A">
        <w:rPr>
          <w:b/>
        </w:rPr>
        <w:t>вывода общестанционного оборудования</w:t>
      </w:r>
    </w:p>
    <w:p w:rsidR="00C22D2A" w:rsidRPr="00C22D2A" w:rsidRDefault="003D614B" w:rsidP="00C22D2A">
      <w:pPr>
        <w:tabs>
          <w:tab w:val="left" w:pos="3969"/>
        </w:tabs>
        <w:jc w:val="center"/>
      </w:pPr>
      <w:r w:rsidRPr="00C22D2A">
        <w:t xml:space="preserve">Серебрянской ГЭС-1 (ГЭС-15), </w:t>
      </w:r>
      <w:r w:rsidR="0013509C" w:rsidRPr="00C22D2A">
        <w:t xml:space="preserve"> </w:t>
      </w:r>
      <w:r w:rsidRPr="00C22D2A">
        <w:t xml:space="preserve">Серебрянской ГЭС-1 (ГЭС-15), </w:t>
      </w:r>
    </w:p>
    <w:p w:rsidR="00B45E41" w:rsidRPr="00C22D2A" w:rsidRDefault="00C22D2A" w:rsidP="00C22D2A">
      <w:pPr>
        <w:tabs>
          <w:tab w:val="left" w:pos="3969"/>
        </w:tabs>
        <w:jc w:val="center"/>
      </w:pPr>
      <w:r w:rsidRPr="00C22D2A">
        <w:t xml:space="preserve">КС ГЭС </w:t>
      </w:r>
      <w:r w:rsidR="0013509C" w:rsidRPr="00C22D2A">
        <w:t>филиала «</w:t>
      </w:r>
      <w:r w:rsidR="002C0DE9" w:rsidRPr="00C22D2A">
        <w:t>Кольский</w:t>
      </w:r>
      <w:r w:rsidR="0013509C" w:rsidRPr="00C22D2A">
        <w:t>» ОАО «ТГК-1» на 201</w:t>
      </w:r>
      <w:r w:rsidR="002C0DE9" w:rsidRPr="00C22D2A">
        <w:t>4</w:t>
      </w:r>
      <w:r w:rsidR="006F24D1" w:rsidRPr="00C22D2A">
        <w:t xml:space="preserve"> год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1812"/>
        <w:gridCol w:w="624"/>
        <w:gridCol w:w="624"/>
        <w:gridCol w:w="624"/>
        <w:gridCol w:w="624"/>
        <w:gridCol w:w="624"/>
        <w:gridCol w:w="624"/>
        <w:gridCol w:w="625"/>
        <w:gridCol w:w="625"/>
        <w:gridCol w:w="625"/>
        <w:gridCol w:w="660"/>
        <w:gridCol w:w="660"/>
        <w:gridCol w:w="592"/>
      </w:tblGrid>
      <w:tr w:rsidR="0013509C" w:rsidRPr="00C22D2A" w:rsidTr="0098010D">
        <w:tc>
          <w:tcPr>
            <w:tcW w:w="567" w:type="dxa"/>
            <w:vMerge w:val="restart"/>
            <w:vAlign w:val="center"/>
          </w:tcPr>
          <w:p w:rsidR="0013509C" w:rsidRPr="00C22D2A" w:rsidRDefault="0013509C" w:rsidP="0013509C">
            <w:pPr>
              <w:jc w:val="center"/>
            </w:pPr>
            <w:r w:rsidRPr="00C22D2A">
              <w:t>№</w:t>
            </w:r>
          </w:p>
          <w:p w:rsidR="0013509C" w:rsidRPr="00C22D2A" w:rsidRDefault="0013509C" w:rsidP="0013509C">
            <w:pPr>
              <w:jc w:val="center"/>
            </w:pPr>
            <w:r w:rsidRPr="00C22D2A">
              <w:t>п/п</w:t>
            </w:r>
          </w:p>
        </w:tc>
        <w:tc>
          <w:tcPr>
            <w:tcW w:w="1812" w:type="dxa"/>
            <w:vMerge w:val="restart"/>
            <w:vAlign w:val="center"/>
          </w:tcPr>
          <w:p w:rsidR="0013509C" w:rsidRPr="00C22D2A" w:rsidRDefault="0013509C" w:rsidP="0013509C">
            <w:pPr>
              <w:jc w:val="center"/>
            </w:pPr>
            <w:r w:rsidRPr="00C22D2A">
              <w:t>Наименование оборудования</w:t>
            </w:r>
          </w:p>
        </w:tc>
        <w:tc>
          <w:tcPr>
            <w:tcW w:w="7531" w:type="dxa"/>
            <w:gridSpan w:val="12"/>
            <w:vAlign w:val="center"/>
          </w:tcPr>
          <w:p w:rsidR="0013509C" w:rsidRPr="00C22D2A" w:rsidRDefault="0013509C" w:rsidP="0013509C">
            <w:pPr>
              <w:jc w:val="center"/>
            </w:pPr>
            <w:r w:rsidRPr="00C22D2A">
              <w:t>Месяц/вид ремонта</w:t>
            </w:r>
          </w:p>
        </w:tc>
      </w:tr>
      <w:tr w:rsidR="0013509C" w:rsidRPr="00C22D2A" w:rsidTr="0098010D">
        <w:tc>
          <w:tcPr>
            <w:tcW w:w="567" w:type="dxa"/>
            <w:vMerge/>
          </w:tcPr>
          <w:p w:rsidR="0013509C" w:rsidRPr="00C22D2A" w:rsidRDefault="0013509C" w:rsidP="0013509C"/>
        </w:tc>
        <w:tc>
          <w:tcPr>
            <w:tcW w:w="1812" w:type="dxa"/>
            <w:vMerge/>
          </w:tcPr>
          <w:p w:rsidR="0013509C" w:rsidRPr="00C22D2A" w:rsidRDefault="0013509C" w:rsidP="0013509C"/>
        </w:tc>
        <w:tc>
          <w:tcPr>
            <w:tcW w:w="624" w:type="dxa"/>
          </w:tcPr>
          <w:p w:rsidR="0013509C" w:rsidRPr="00C22D2A" w:rsidRDefault="0013509C" w:rsidP="0013509C">
            <w:pPr>
              <w:jc w:val="center"/>
            </w:pPr>
            <w:r w:rsidRPr="00C22D2A">
              <w:t>1</w:t>
            </w:r>
          </w:p>
        </w:tc>
        <w:tc>
          <w:tcPr>
            <w:tcW w:w="624" w:type="dxa"/>
          </w:tcPr>
          <w:p w:rsidR="0013509C" w:rsidRPr="00C22D2A" w:rsidRDefault="0013509C" w:rsidP="0013509C">
            <w:pPr>
              <w:jc w:val="center"/>
            </w:pPr>
            <w:r w:rsidRPr="00C22D2A">
              <w:t>2</w:t>
            </w:r>
          </w:p>
        </w:tc>
        <w:tc>
          <w:tcPr>
            <w:tcW w:w="624" w:type="dxa"/>
          </w:tcPr>
          <w:p w:rsidR="0013509C" w:rsidRPr="00C22D2A" w:rsidRDefault="0013509C" w:rsidP="0013509C">
            <w:pPr>
              <w:jc w:val="center"/>
            </w:pPr>
            <w:r w:rsidRPr="00C22D2A">
              <w:t>3</w:t>
            </w:r>
          </w:p>
        </w:tc>
        <w:tc>
          <w:tcPr>
            <w:tcW w:w="624" w:type="dxa"/>
          </w:tcPr>
          <w:p w:rsidR="0013509C" w:rsidRPr="00C22D2A" w:rsidRDefault="0013509C" w:rsidP="0013509C">
            <w:pPr>
              <w:jc w:val="center"/>
            </w:pPr>
            <w:r w:rsidRPr="00C22D2A">
              <w:t>4</w:t>
            </w:r>
          </w:p>
        </w:tc>
        <w:tc>
          <w:tcPr>
            <w:tcW w:w="624" w:type="dxa"/>
          </w:tcPr>
          <w:p w:rsidR="0013509C" w:rsidRPr="00C22D2A" w:rsidRDefault="0013509C" w:rsidP="0013509C">
            <w:pPr>
              <w:jc w:val="center"/>
            </w:pPr>
            <w:r w:rsidRPr="00C22D2A">
              <w:t>5</w:t>
            </w:r>
          </w:p>
        </w:tc>
        <w:tc>
          <w:tcPr>
            <w:tcW w:w="624" w:type="dxa"/>
          </w:tcPr>
          <w:p w:rsidR="0013509C" w:rsidRPr="00C22D2A" w:rsidRDefault="0013509C" w:rsidP="0013509C">
            <w:pPr>
              <w:jc w:val="center"/>
            </w:pPr>
            <w:r w:rsidRPr="00C22D2A">
              <w:t>6</w:t>
            </w:r>
          </w:p>
        </w:tc>
        <w:tc>
          <w:tcPr>
            <w:tcW w:w="625" w:type="dxa"/>
          </w:tcPr>
          <w:p w:rsidR="0013509C" w:rsidRPr="00C22D2A" w:rsidRDefault="0013509C" w:rsidP="0013509C">
            <w:pPr>
              <w:jc w:val="center"/>
            </w:pPr>
            <w:r w:rsidRPr="00C22D2A">
              <w:t>7</w:t>
            </w:r>
          </w:p>
        </w:tc>
        <w:tc>
          <w:tcPr>
            <w:tcW w:w="625" w:type="dxa"/>
          </w:tcPr>
          <w:p w:rsidR="0013509C" w:rsidRPr="00C22D2A" w:rsidRDefault="0013509C" w:rsidP="0013509C">
            <w:pPr>
              <w:jc w:val="center"/>
            </w:pPr>
            <w:r w:rsidRPr="00C22D2A">
              <w:t>8</w:t>
            </w:r>
          </w:p>
        </w:tc>
        <w:tc>
          <w:tcPr>
            <w:tcW w:w="625" w:type="dxa"/>
          </w:tcPr>
          <w:p w:rsidR="0013509C" w:rsidRPr="00C22D2A" w:rsidRDefault="0013509C" w:rsidP="0013509C">
            <w:pPr>
              <w:jc w:val="center"/>
            </w:pPr>
            <w:r w:rsidRPr="00C22D2A">
              <w:t>9</w:t>
            </w:r>
          </w:p>
        </w:tc>
        <w:tc>
          <w:tcPr>
            <w:tcW w:w="660" w:type="dxa"/>
          </w:tcPr>
          <w:p w:rsidR="0013509C" w:rsidRPr="00C22D2A" w:rsidRDefault="0013509C" w:rsidP="0013509C">
            <w:pPr>
              <w:jc w:val="center"/>
            </w:pPr>
            <w:r w:rsidRPr="00C22D2A">
              <w:t>10</w:t>
            </w:r>
          </w:p>
        </w:tc>
        <w:tc>
          <w:tcPr>
            <w:tcW w:w="660" w:type="dxa"/>
          </w:tcPr>
          <w:p w:rsidR="0013509C" w:rsidRPr="00C22D2A" w:rsidRDefault="0013509C" w:rsidP="0013509C">
            <w:pPr>
              <w:jc w:val="center"/>
            </w:pPr>
            <w:r w:rsidRPr="00C22D2A">
              <w:t>11</w:t>
            </w:r>
          </w:p>
        </w:tc>
        <w:tc>
          <w:tcPr>
            <w:tcW w:w="592" w:type="dxa"/>
          </w:tcPr>
          <w:p w:rsidR="0013509C" w:rsidRPr="00C22D2A" w:rsidRDefault="0013509C" w:rsidP="0013509C">
            <w:pPr>
              <w:jc w:val="center"/>
            </w:pPr>
            <w:r w:rsidRPr="00C22D2A">
              <w:t>12</w:t>
            </w:r>
          </w:p>
        </w:tc>
      </w:tr>
      <w:tr w:rsidR="002C0DE9" w:rsidRPr="00C22D2A" w:rsidTr="002C0DE9">
        <w:tc>
          <w:tcPr>
            <w:tcW w:w="9910" w:type="dxa"/>
            <w:gridSpan w:val="14"/>
          </w:tcPr>
          <w:p w:rsidR="002C0DE9" w:rsidRPr="00C22D2A" w:rsidRDefault="002C0DE9" w:rsidP="002C0DE9">
            <w:pPr>
              <w:jc w:val="center"/>
              <w:rPr>
                <w:b/>
              </w:rPr>
            </w:pPr>
            <w:r w:rsidRPr="00C22D2A">
              <w:rPr>
                <w:b/>
              </w:rPr>
              <w:t>Серебрянская ГЭС-1 (ГЭС-15)</w:t>
            </w:r>
          </w:p>
        </w:tc>
      </w:tr>
      <w:tr w:rsidR="002C0DE9" w:rsidRPr="00C22D2A" w:rsidTr="002C0DE9">
        <w:tc>
          <w:tcPr>
            <w:tcW w:w="9910" w:type="dxa"/>
            <w:gridSpan w:val="14"/>
          </w:tcPr>
          <w:p w:rsidR="002C0DE9" w:rsidRPr="00C22D2A" w:rsidRDefault="002C0DE9" w:rsidP="002C0DE9">
            <w:pPr>
              <w:jc w:val="center"/>
            </w:pPr>
            <w:r w:rsidRPr="00C22D2A">
              <w:t>ОРУ-330 кВ</w:t>
            </w:r>
          </w:p>
        </w:tc>
      </w:tr>
      <w:tr w:rsidR="002C0DE9" w:rsidRPr="00C22D2A" w:rsidTr="002C0DE9">
        <w:tc>
          <w:tcPr>
            <w:tcW w:w="567" w:type="dxa"/>
          </w:tcPr>
          <w:p w:rsidR="002C0DE9" w:rsidRPr="00C22D2A" w:rsidRDefault="0045198E" w:rsidP="0045198E">
            <w:pPr>
              <w:jc w:val="center"/>
            </w:pPr>
            <w:r w:rsidRPr="00C22D2A">
              <w:t>1.</w:t>
            </w:r>
          </w:p>
        </w:tc>
        <w:tc>
          <w:tcPr>
            <w:tcW w:w="1812" w:type="dxa"/>
            <w:vAlign w:val="center"/>
          </w:tcPr>
          <w:p w:rsidR="002C0DE9" w:rsidRPr="00C22D2A" w:rsidRDefault="002C0DE9" w:rsidP="002C0DE9">
            <w:pPr>
              <w:pStyle w:val="aa"/>
              <w:jc w:val="center"/>
            </w:pPr>
            <w:r w:rsidRPr="00C22D2A">
              <w:t>Р1-П-330</w:t>
            </w:r>
          </w:p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FB16CA" w:rsidP="00FB16CA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2C0DE9" w:rsidP="0013509C"/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592" w:type="dxa"/>
          </w:tcPr>
          <w:p w:rsidR="002C0DE9" w:rsidRPr="00C22D2A" w:rsidRDefault="002C0DE9" w:rsidP="0013509C"/>
        </w:tc>
      </w:tr>
      <w:tr w:rsidR="002C0DE9" w:rsidRPr="00C22D2A" w:rsidTr="002C0DE9">
        <w:tc>
          <w:tcPr>
            <w:tcW w:w="567" w:type="dxa"/>
          </w:tcPr>
          <w:p w:rsidR="002C0DE9" w:rsidRPr="00C22D2A" w:rsidRDefault="0045198E" w:rsidP="0045198E">
            <w:pPr>
              <w:jc w:val="center"/>
            </w:pPr>
            <w:r w:rsidRPr="00C22D2A">
              <w:t>2.</w:t>
            </w:r>
          </w:p>
        </w:tc>
        <w:tc>
          <w:tcPr>
            <w:tcW w:w="1812" w:type="dxa"/>
            <w:vAlign w:val="center"/>
          </w:tcPr>
          <w:p w:rsidR="002C0DE9" w:rsidRPr="00C22D2A" w:rsidRDefault="002C0DE9" w:rsidP="002C0DE9">
            <w:pPr>
              <w:pStyle w:val="aa"/>
              <w:jc w:val="center"/>
            </w:pPr>
            <w:r w:rsidRPr="00C22D2A">
              <w:t>Р2-П-330</w:t>
            </w:r>
          </w:p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FB16CA" w:rsidP="00FB16CA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2C0DE9" w:rsidRPr="00C22D2A" w:rsidRDefault="002C0DE9" w:rsidP="0013509C"/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592" w:type="dxa"/>
          </w:tcPr>
          <w:p w:rsidR="002C0DE9" w:rsidRPr="00C22D2A" w:rsidRDefault="002C0DE9" w:rsidP="0013509C"/>
        </w:tc>
      </w:tr>
      <w:tr w:rsidR="00806D20" w:rsidRPr="00C22D2A" w:rsidTr="00773953">
        <w:tc>
          <w:tcPr>
            <w:tcW w:w="9910" w:type="dxa"/>
            <w:gridSpan w:val="14"/>
          </w:tcPr>
          <w:p w:rsidR="00806D20" w:rsidRPr="00C22D2A" w:rsidRDefault="00806D20" w:rsidP="00806D20">
            <w:pPr>
              <w:jc w:val="center"/>
            </w:pPr>
            <w:r w:rsidRPr="00C22D2A">
              <w:t>ОРУ-150 кВ</w:t>
            </w:r>
          </w:p>
        </w:tc>
      </w:tr>
      <w:tr w:rsidR="002C0DE9" w:rsidRPr="00C22D2A" w:rsidTr="002C0DE9">
        <w:tc>
          <w:tcPr>
            <w:tcW w:w="567" w:type="dxa"/>
          </w:tcPr>
          <w:p w:rsidR="002C0DE9" w:rsidRPr="00C22D2A" w:rsidRDefault="0045198E" w:rsidP="0045198E">
            <w:pPr>
              <w:jc w:val="center"/>
            </w:pPr>
            <w:r w:rsidRPr="00C22D2A">
              <w:t>1.</w:t>
            </w:r>
          </w:p>
        </w:tc>
        <w:tc>
          <w:tcPr>
            <w:tcW w:w="1812" w:type="dxa"/>
            <w:vAlign w:val="center"/>
          </w:tcPr>
          <w:p w:rsidR="002C0DE9" w:rsidRPr="00C22D2A" w:rsidRDefault="002C0DE9" w:rsidP="002C0DE9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Р1-ВС-150</w:t>
            </w:r>
          </w:p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FB16CA" w:rsidP="00FB16CA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592" w:type="dxa"/>
          </w:tcPr>
          <w:p w:rsidR="002C0DE9" w:rsidRPr="00C22D2A" w:rsidRDefault="002C0DE9" w:rsidP="0013509C"/>
        </w:tc>
      </w:tr>
      <w:tr w:rsidR="002C0DE9" w:rsidRPr="00C22D2A" w:rsidTr="002C0DE9">
        <w:tc>
          <w:tcPr>
            <w:tcW w:w="567" w:type="dxa"/>
          </w:tcPr>
          <w:p w:rsidR="002C0DE9" w:rsidRPr="00C22D2A" w:rsidRDefault="0045198E" w:rsidP="0045198E">
            <w:pPr>
              <w:jc w:val="center"/>
            </w:pPr>
            <w:r w:rsidRPr="00C22D2A">
              <w:t>2.</w:t>
            </w:r>
          </w:p>
        </w:tc>
        <w:tc>
          <w:tcPr>
            <w:tcW w:w="1812" w:type="dxa"/>
            <w:vAlign w:val="center"/>
          </w:tcPr>
          <w:p w:rsidR="002C0DE9" w:rsidRPr="00C22D2A" w:rsidRDefault="002C0DE9" w:rsidP="002C0DE9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Р2-ВС-150</w:t>
            </w:r>
          </w:p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FB16CA" w:rsidP="00FB16CA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592" w:type="dxa"/>
          </w:tcPr>
          <w:p w:rsidR="002C0DE9" w:rsidRPr="00C22D2A" w:rsidRDefault="002C0DE9" w:rsidP="0013509C"/>
        </w:tc>
      </w:tr>
      <w:tr w:rsidR="002C0DE9" w:rsidRPr="00C22D2A" w:rsidTr="002C0DE9">
        <w:tc>
          <w:tcPr>
            <w:tcW w:w="567" w:type="dxa"/>
          </w:tcPr>
          <w:p w:rsidR="002C0DE9" w:rsidRPr="00C22D2A" w:rsidRDefault="0045198E" w:rsidP="0045198E">
            <w:pPr>
              <w:jc w:val="center"/>
            </w:pPr>
            <w:r w:rsidRPr="00C22D2A">
              <w:t>3.</w:t>
            </w:r>
          </w:p>
        </w:tc>
        <w:tc>
          <w:tcPr>
            <w:tcW w:w="1812" w:type="dxa"/>
            <w:vAlign w:val="center"/>
          </w:tcPr>
          <w:p w:rsidR="002C0DE9" w:rsidRPr="00C22D2A" w:rsidRDefault="002C0DE9" w:rsidP="002C0DE9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Р-АТ1-150</w:t>
            </w:r>
          </w:p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FB16CA" w:rsidP="00FB16CA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592" w:type="dxa"/>
          </w:tcPr>
          <w:p w:rsidR="002C0DE9" w:rsidRPr="00C22D2A" w:rsidRDefault="002C0DE9" w:rsidP="0013509C"/>
        </w:tc>
      </w:tr>
      <w:tr w:rsidR="002C0DE9" w:rsidRPr="00C22D2A" w:rsidTr="002C0DE9">
        <w:tc>
          <w:tcPr>
            <w:tcW w:w="567" w:type="dxa"/>
          </w:tcPr>
          <w:p w:rsidR="002C0DE9" w:rsidRPr="00C22D2A" w:rsidRDefault="0045198E" w:rsidP="0045198E">
            <w:pPr>
              <w:jc w:val="center"/>
            </w:pPr>
            <w:r w:rsidRPr="00C22D2A">
              <w:t>4.</w:t>
            </w:r>
          </w:p>
        </w:tc>
        <w:tc>
          <w:tcPr>
            <w:tcW w:w="1812" w:type="dxa"/>
            <w:vAlign w:val="center"/>
          </w:tcPr>
          <w:p w:rsidR="002C0DE9" w:rsidRPr="00C22D2A" w:rsidRDefault="002C0DE9" w:rsidP="002C0DE9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Р-АТ2-150</w:t>
            </w:r>
          </w:p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FB16CA" w:rsidP="00FB16CA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592" w:type="dxa"/>
          </w:tcPr>
          <w:p w:rsidR="002C0DE9" w:rsidRPr="00C22D2A" w:rsidRDefault="002C0DE9" w:rsidP="0013509C"/>
        </w:tc>
      </w:tr>
      <w:tr w:rsidR="002C0DE9" w:rsidRPr="00C22D2A" w:rsidTr="002C0DE9">
        <w:tc>
          <w:tcPr>
            <w:tcW w:w="567" w:type="dxa"/>
          </w:tcPr>
          <w:p w:rsidR="002C0DE9" w:rsidRPr="00C22D2A" w:rsidRDefault="0045198E" w:rsidP="0045198E">
            <w:pPr>
              <w:jc w:val="center"/>
            </w:pPr>
            <w:r w:rsidRPr="00C22D2A">
              <w:t>5.</w:t>
            </w:r>
          </w:p>
        </w:tc>
        <w:tc>
          <w:tcPr>
            <w:tcW w:w="1812" w:type="dxa"/>
            <w:vAlign w:val="center"/>
          </w:tcPr>
          <w:p w:rsidR="002C0DE9" w:rsidRPr="00C22D2A" w:rsidRDefault="002C0DE9" w:rsidP="002C0DE9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Р-ТН2-150</w:t>
            </w:r>
          </w:p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13509C"/>
        </w:tc>
        <w:tc>
          <w:tcPr>
            <w:tcW w:w="624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25" w:type="dxa"/>
          </w:tcPr>
          <w:p w:rsidR="002C0DE9" w:rsidRPr="00C22D2A" w:rsidRDefault="00FB16CA" w:rsidP="00FB16CA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2C0DE9" w:rsidRPr="00C22D2A" w:rsidRDefault="002C0DE9" w:rsidP="00FB16CA">
            <w:pPr>
              <w:jc w:val="center"/>
            </w:pPr>
          </w:p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660" w:type="dxa"/>
          </w:tcPr>
          <w:p w:rsidR="002C0DE9" w:rsidRPr="00C22D2A" w:rsidRDefault="002C0DE9" w:rsidP="0013509C"/>
        </w:tc>
        <w:tc>
          <w:tcPr>
            <w:tcW w:w="592" w:type="dxa"/>
          </w:tcPr>
          <w:p w:rsidR="002C0DE9" w:rsidRPr="00C22D2A" w:rsidRDefault="002C0DE9" w:rsidP="0013509C"/>
        </w:tc>
      </w:tr>
      <w:tr w:rsidR="00576DAF" w:rsidRPr="00C22D2A" w:rsidTr="002C0DE9">
        <w:tc>
          <w:tcPr>
            <w:tcW w:w="567" w:type="dxa"/>
          </w:tcPr>
          <w:p w:rsidR="00576DAF" w:rsidRPr="00C22D2A" w:rsidRDefault="0045198E" w:rsidP="0045198E">
            <w:pPr>
              <w:jc w:val="center"/>
            </w:pPr>
            <w:r w:rsidRPr="00C22D2A">
              <w:t>6.</w:t>
            </w:r>
          </w:p>
        </w:tc>
        <w:tc>
          <w:tcPr>
            <w:tcW w:w="1812" w:type="dxa"/>
            <w:vAlign w:val="center"/>
          </w:tcPr>
          <w:p w:rsidR="00576DAF" w:rsidRPr="00C22D2A" w:rsidRDefault="00576DAF" w:rsidP="00576DAF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ТТ - ВС-150</w:t>
            </w:r>
          </w:p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FB16CA" w:rsidP="00FB16CA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576DAF" w:rsidRPr="00C22D2A" w:rsidRDefault="00576DAF" w:rsidP="00FB16CA">
            <w:pPr>
              <w:jc w:val="center"/>
            </w:pPr>
          </w:p>
        </w:tc>
        <w:tc>
          <w:tcPr>
            <w:tcW w:w="625" w:type="dxa"/>
          </w:tcPr>
          <w:p w:rsidR="00576DAF" w:rsidRPr="00C22D2A" w:rsidRDefault="00576DAF" w:rsidP="00FB16CA">
            <w:pPr>
              <w:jc w:val="center"/>
            </w:pPr>
          </w:p>
        </w:tc>
        <w:tc>
          <w:tcPr>
            <w:tcW w:w="625" w:type="dxa"/>
          </w:tcPr>
          <w:p w:rsidR="00576DAF" w:rsidRPr="00C22D2A" w:rsidRDefault="00576DAF" w:rsidP="00FB16CA">
            <w:pPr>
              <w:jc w:val="center"/>
            </w:pPr>
          </w:p>
        </w:tc>
        <w:tc>
          <w:tcPr>
            <w:tcW w:w="660" w:type="dxa"/>
          </w:tcPr>
          <w:p w:rsidR="00576DAF" w:rsidRPr="00C22D2A" w:rsidRDefault="00576DAF" w:rsidP="0013509C"/>
        </w:tc>
        <w:tc>
          <w:tcPr>
            <w:tcW w:w="660" w:type="dxa"/>
          </w:tcPr>
          <w:p w:rsidR="00576DAF" w:rsidRPr="00C22D2A" w:rsidRDefault="00576DAF" w:rsidP="0013509C"/>
        </w:tc>
        <w:tc>
          <w:tcPr>
            <w:tcW w:w="592" w:type="dxa"/>
          </w:tcPr>
          <w:p w:rsidR="00576DAF" w:rsidRPr="00C22D2A" w:rsidRDefault="00576DAF" w:rsidP="0013509C"/>
        </w:tc>
      </w:tr>
      <w:tr w:rsidR="00576DAF" w:rsidRPr="00C22D2A" w:rsidTr="002C0DE9">
        <w:tc>
          <w:tcPr>
            <w:tcW w:w="567" w:type="dxa"/>
          </w:tcPr>
          <w:p w:rsidR="00576DAF" w:rsidRPr="00C22D2A" w:rsidRDefault="0045198E" w:rsidP="0045198E">
            <w:pPr>
              <w:jc w:val="center"/>
            </w:pPr>
            <w:r w:rsidRPr="00C22D2A">
              <w:t>7.</w:t>
            </w:r>
          </w:p>
        </w:tc>
        <w:tc>
          <w:tcPr>
            <w:tcW w:w="1812" w:type="dxa"/>
            <w:vAlign w:val="center"/>
          </w:tcPr>
          <w:p w:rsidR="00576DAF" w:rsidRPr="00C22D2A" w:rsidRDefault="00576DAF" w:rsidP="00576DAF">
            <w:pPr>
              <w:jc w:val="center"/>
              <w:rPr>
                <w:iCs/>
              </w:rPr>
            </w:pPr>
            <w:r w:rsidRPr="00C22D2A">
              <w:rPr>
                <w:iCs/>
              </w:rPr>
              <w:t>ТН-1С-150</w:t>
            </w:r>
          </w:p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FB16CA" w:rsidP="00FB16CA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576DAF" w:rsidRPr="00C22D2A" w:rsidRDefault="00576DAF" w:rsidP="00FB16CA">
            <w:pPr>
              <w:jc w:val="center"/>
            </w:pPr>
          </w:p>
        </w:tc>
        <w:tc>
          <w:tcPr>
            <w:tcW w:w="625" w:type="dxa"/>
          </w:tcPr>
          <w:p w:rsidR="00576DAF" w:rsidRPr="00C22D2A" w:rsidRDefault="00576DAF" w:rsidP="00FB16CA">
            <w:pPr>
              <w:jc w:val="center"/>
            </w:pPr>
          </w:p>
        </w:tc>
        <w:tc>
          <w:tcPr>
            <w:tcW w:w="625" w:type="dxa"/>
          </w:tcPr>
          <w:p w:rsidR="00576DAF" w:rsidRPr="00C22D2A" w:rsidRDefault="00576DAF" w:rsidP="00FB16CA">
            <w:pPr>
              <w:jc w:val="center"/>
            </w:pPr>
          </w:p>
        </w:tc>
        <w:tc>
          <w:tcPr>
            <w:tcW w:w="660" w:type="dxa"/>
          </w:tcPr>
          <w:p w:rsidR="00576DAF" w:rsidRPr="00C22D2A" w:rsidRDefault="00576DAF" w:rsidP="0013509C"/>
        </w:tc>
        <w:tc>
          <w:tcPr>
            <w:tcW w:w="660" w:type="dxa"/>
          </w:tcPr>
          <w:p w:rsidR="00576DAF" w:rsidRPr="00C22D2A" w:rsidRDefault="00576DAF" w:rsidP="0013509C"/>
        </w:tc>
        <w:tc>
          <w:tcPr>
            <w:tcW w:w="592" w:type="dxa"/>
          </w:tcPr>
          <w:p w:rsidR="00576DAF" w:rsidRPr="00C22D2A" w:rsidRDefault="00576DAF" w:rsidP="0013509C"/>
        </w:tc>
      </w:tr>
      <w:tr w:rsidR="00576DAF" w:rsidRPr="00C22D2A" w:rsidTr="002C0DE9">
        <w:tc>
          <w:tcPr>
            <w:tcW w:w="567" w:type="dxa"/>
          </w:tcPr>
          <w:p w:rsidR="00576DAF" w:rsidRPr="00C22D2A" w:rsidRDefault="0045198E" w:rsidP="0045198E">
            <w:pPr>
              <w:jc w:val="center"/>
            </w:pPr>
            <w:r w:rsidRPr="00C22D2A">
              <w:t>8.</w:t>
            </w:r>
          </w:p>
        </w:tc>
        <w:tc>
          <w:tcPr>
            <w:tcW w:w="1812" w:type="dxa"/>
            <w:vAlign w:val="center"/>
          </w:tcPr>
          <w:p w:rsidR="00576DAF" w:rsidRPr="00C22D2A" w:rsidRDefault="00576DAF" w:rsidP="00576DAF">
            <w:pPr>
              <w:jc w:val="center"/>
              <w:rPr>
                <w:iCs/>
              </w:rPr>
            </w:pPr>
            <w:r w:rsidRPr="00C22D2A">
              <w:rPr>
                <w:iCs/>
              </w:rPr>
              <w:t>ТН-2С-150</w:t>
            </w:r>
          </w:p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13509C"/>
        </w:tc>
        <w:tc>
          <w:tcPr>
            <w:tcW w:w="624" w:type="dxa"/>
          </w:tcPr>
          <w:p w:rsidR="00576DAF" w:rsidRPr="00C22D2A" w:rsidRDefault="00576DAF" w:rsidP="00FB16CA">
            <w:pPr>
              <w:jc w:val="center"/>
            </w:pPr>
          </w:p>
        </w:tc>
        <w:tc>
          <w:tcPr>
            <w:tcW w:w="625" w:type="dxa"/>
          </w:tcPr>
          <w:p w:rsidR="00576DAF" w:rsidRPr="00C22D2A" w:rsidRDefault="00576DAF" w:rsidP="00FB16CA">
            <w:pPr>
              <w:jc w:val="center"/>
            </w:pPr>
          </w:p>
        </w:tc>
        <w:tc>
          <w:tcPr>
            <w:tcW w:w="625" w:type="dxa"/>
          </w:tcPr>
          <w:p w:rsidR="00576DAF" w:rsidRPr="00C22D2A" w:rsidRDefault="00FB16CA" w:rsidP="00FB16CA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576DAF" w:rsidRPr="00C22D2A" w:rsidRDefault="00576DAF" w:rsidP="00FB16CA">
            <w:pPr>
              <w:jc w:val="center"/>
            </w:pPr>
          </w:p>
        </w:tc>
        <w:tc>
          <w:tcPr>
            <w:tcW w:w="660" w:type="dxa"/>
          </w:tcPr>
          <w:p w:rsidR="00576DAF" w:rsidRPr="00C22D2A" w:rsidRDefault="00576DAF" w:rsidP="0013509C"/>
        </w:tc>
        <w:tc>
          <w:tcPr>
            <w:tcW w:w="660" w:type="dxa"/>
          </w:tcPr>
          <w:p w:rsidR="00576DAF" w:rsidRPr="00C22D2A" w:rsidRDefault="00576DAF" w:rsidP="0013509C"/>
        </w:tc>
        <w:tc>
          <w:tcPr>
            <w:tcW w:w="592" w:type="dxa"/>
          </w:tcPr>
          <w:p w:rsidR="00576DAF" w:rsidRPr="00C22D2A" w:rsidRDefault="00576DAF" w:rsidP="0013509C"/>
        </w:tc>
      </w:tr>
      <w:tr w:rsidR="00806D20" w:rsidRPr="00C22D2A" w:rsidTr="00773953">
        <w:tc>
          <w:tcPr>
            <w:tcW w:w="9910" w:type="dxa"/>
            <w:gridSpan w:val="14"/>
          </w:tcPr>
          <w:p w:rsidR="00806D20" w:rsidRPr="00C22D2A" w:rsidRDefault="00806D20" w:rsidP="00806D20">
            <w:pPr>
              <w:jc w:val="center"/>
            </w:pPr>
            <w:r w:rsidRPr="00C22D2A">
              <w:t>ОРУ-35 кВ</w:t>
            </w:r>
          </w:p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1.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РЛ-ЛМ-91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FB16CA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2.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РШ-ЛМ-91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FB16CA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3.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Р2-ВС-35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FB16CA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4.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Р-Т2-35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FB16CA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5.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Р-ТН-2С-35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FB16CA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6.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D97B63">
            <w:pPr>
              <w:jc w:val="center"/>
              <w:rPr>
                <w:iCs/>
              </w:rPr>
            </w:pPr>
            <w:r w:rsidRPr="00C22D2A">
              <w:rPr>
                <w:iCs/>
              </w:rPr>
              <w:t>В-ЛМ-91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FB16CA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7.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D97B63">
            <w:pPr>
              <w:jc w:val="center"/>
              <w:rPr>
                <w:iCs/>
              </w:rPr>
            </w:pPr>
            <w:r w:rsidRPr="00C22D2A">
              <w:rPr>
                <w:iCs/>
              </w:rPr>
              <w:t>В-ЛМ-90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FB16CA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8.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iCs/>
                <w:sz w:val="24"/>
                <w:szCs w:val="24"/>
              </w:rPr>
              <w:t>ВС-35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FB16CA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9910" w:type="dxa"/>
            <w:gridSpan w:val="14"/>
          </w:tcPr>
          <w:p w:rsidR="00972A88" w:rsidRPr="00C22D2A" w:rsidRDefault="00972A88" w:rsidP="00232EAE">
            <w:pPr>
              <w:jc w:val="center"/>
            </w:pPr>
            <w:r w:rsidRPr="00C22D2A">
              <w:rPr>
                <w:b/>
              </w:rPr>
              <w:t>Серебрянская ГЭС-2 (ГЭС-16)</w:t>
            </w:r>
          </w:p>
        </w:tc>
      </w:tr>
      <w:tr w:rsidR="00972A88" w:rsidRPr="00C22D2A" w:rsidTr="00773953">
        <w:tc>
          <w:tcPr>
            <w:tcW w:w="9910" w:type="dxa"/>
            <w:gridSpan w:val="14"/>
          </w:tcPr>
          <w:p w:rsidR="00972A88" w:rsidRPr="00C22D2A" w:rsidRDefault="00972A88" w:rsidP="00232EAE">
            <w:pPr>
              <w:jc w:val="center"/>
            </w:pPr>
            <w:r w:rsidRPr="00C22D2A">
              <w:t>ОРУ-150 кВ</w:t>
            </w:r>
          </w:p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1.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Р-Л175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2.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jc w:val="center"/>
            </w:pPr>
            <w:r w:rsidRPr="00C22D2A">
              <w:t>Р-Л177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3.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jc w:val="center"/>
            </w:pPr>
            <w:r w:rsidRPr="00C22D2A">
              <w:t>Р-Л178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4.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РШ-Л175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5.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jc w:val="center"/>
            </w:pPr>
            <w:r w:rsidRPr="00C22D2A">
              <w:t>РШ-Л177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t>6.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jc w:val="center"/>
            </w:pPr>
            <w:r w:rsidRPr="00C22D2A">
              <w:t>РШ-Л178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t>7.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jc w:val="center"/>
            </w:pPr>
            <w:r w:rsidRPr="00C22D2A">
              <w:t>РШ-Т1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t>8.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jc w:val="center"/>
            </w:pPr>
            <w:r w:rsidRPr="00C22D2A">
              <w:t>РШ-Т2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t>9.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Р-Т2-150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КР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t>10.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jc w:val="center"/>
            </w:pPr>
            <w:r w:rsidRPr="00C22D2A">
              <w:t>РО-Л175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t>11.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jc w:val="center"/>
            </w:pPr>
            <w:r w:rsidRPr="00C22D2A">
              <w:t>РО-Л176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lastRenderedPageBreak/>
              <w:t>12.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jc w:val="center"/>
            </w:pPr>
            <w:r w:rsidRPr="00C22D2A">
              <w:t>РО-Л177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t>13.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jc w:val="center"/>
            </w:pPr>
            <w:r w:rsidRPr="00C22D2A">
              <w:t>РО-Л178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t>14.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РО-Т2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t>15.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РО-ВС1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t>16.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РО-ВС2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t>17.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1C2203">
            <w:pPr>
              <w:jc w:val="center"/>
              <w:rPr>
                <w:iCs/>
              </w:rPr>
            </w:pPr>
            <w:r w:rsidRPr="00C22D2A">
              <w:rPr>
                <w:iCs/>
              </w:rPr>
              <w:t>ТТ-В-Т1-150</w:t>
            </w:r>
          </w:p>
          <w:p w:rsidR="00972A88" w:rsidRPr="00C22D2A" w:rsidRDefault="00972A88" w:rsidP="001C2203">
            <w:pPr>
              <w:jc w:val="center"/>
            </w:pP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972A88">
            <w:pPr>
              <w:jc w:val="center"/>
            </w:pPr>
            <w:r w:rsidRPr="00C22D2A">
              <w:t>18.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1C2203">
            <w:pPr>
              <w:jc w:val="center"/>
              <w:rPr>
                <w:iCs/>
              </w:rPr>
            </w:pPr>
            <w:r w:rsidRPr="00C22D2A">
              <w:rPr>
                <w:iCs/>
              </w:rPr>
              <w:t>ТТ-В-Т2-150</w:t>
            </w:r>
          </w:p>
          <w:p w:rsidR="00972A88" w:rsidRPr="00C22D2A" w:rsidRDefault="00972A88" w:rsidP="001C2203">
            <w:pPr>
              <w:jc w:val="center"/>
            </w:pP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</w:p>
        </w:tc>
        <w:tc>
          <w:tcPr>
            <w:tcW w:w="625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9910" w:type="dxa"/>
            <w:gridSpan w:val="14"/>
          </w:tcPr>
          <w:p w:rsidR="00972A88" w:rsidRPr="00C22D2A" w:rsidRDefault="00972A88" w:rsidP="00232EAE">
            <w:pPr>
              <w:jc w:val="center"/>
            </w:pPr>
            <w:r w:rsidRPr="00C22D2A">
              <w:t>ОРУ-35кВ</w:t>
            </w:r>
          </w:p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1.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РЛ-ЛМ-54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2.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РШ-ЛМ-54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3.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Р1-ВС-35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4.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РШ-Т3-35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773953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5.</w:t>
            </w:r>
          </w:p>
        </w:tc>
        <w:tc>
          <w:tcPr>
            <w:tcW w:w="1812" w:type="dxa"/>
            <w:vAlign w:val="center"/>
          </w:tcPr>
          <w:p w:rsidR="00972A88" w:rsidRPr="00C22D2A" w:rsidRDefault="00972A88" w:rsidP="0077395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D2A">
              <w:rPr>
                <w:rFonts w:ascii="Times New Roman" w:hAnsi="Times New Roman"/>
                <w:sz w:val="24"/>
                <w:szCs w:val="24"/>
              </w:rPr>
              <w:t>Р-ТН-1С-35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98010D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6.</w:t>
            </w:r>
          </w:p>
        </w:tc>
        <w:tc>
          <w:tcPr>
            <w:tcW w:w="1812" w:type="dxa"/>
          </w:tcPr>
          <w:p w:rsidR="00972A88" w:rsidRPr="00C22D2A" w:rsidRDefault="00972A88" w:rsidP="004F0B15">
            <w:pPr>
              <w:jc w:val="center"/>
              <w:rPr>
                <w:iCs/>
              </w:rPr>
            </w:pPr>
            <w:r w:rsidRPr="00C22D2A">
              <w:rPr>
                <w:iCs/>
              </w:rPr>
              <w:t>В-ЛМ-54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98010D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7.</w:t>
            </w:r>
          </w:p>
        </w:tc>
        <w:tc>
          <w:tcPr>
            <w:tcW w:w="1812" w:type="dxa"/>
          </w:tcPr>
          <w:p w:rsidR="00972A88" w:rsidRPr="00C22D2A" w:rsidRDefault="00972A88" w:rsidP="004F0B15">
            <w:pPr>
              <w:jc w:val="center"/>
              <w:rPr>
                <w:iCs/>
              </w:rPr>
            </w:pPr>
            <w:r w:rsidRPr="00C22D2A">
              <w:rPr>
                <w:iCs/>
              </w:rPr>
              <w:t>В-ЛМ-55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  <w:tr w:rsidR="00972A88" w:rsidRPr="00C22D2A" w:rsidTr="0098010D">
        <w:tc>
          <w:tcPr>
            <w:tcW w:w="567" w:type="dxa"/>
          </w:tcPr>
          <w:p w:rsidR="00972A88" w:rsidRPr="00C22D2A" w:rsidRDefault="00972A88" w:rsidP="00773953">
            <w:pPr>
              <w:jc w:val="center"/>
            </w:pPr>
            <w:r w:rsidRPr="00C22D2A">
              <w:t>8.</w:t>
            </w:r>
          </w:p>
        </w:tc>
        <w:tc>
          <w:tcPr>
            <w:tcW w:w="1812" w:type="dxa"/>
          </w:tcPr>
          <w:p w:rsidR="00972A88" w:rsidRPr="00C22D2A" w:rsidRDefault="00972A88" w:rsidP="004F0B15">
            <w:pPr>
              <w:jc w:val="center"/>
            </w:pPr>
            <w:r w:rsidRPr="00C22D2A">
              <w:rPr>
                <w:iCs/>
              </w:rPr>
              <w:t>ВС-35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4" w:type="dxa"/>
          </w:tcPr>
          <w:p w:rsidR="00972A88" w:rsidRPr="00C22D2A" w:rsidRDefault="00972A88" w:rsidP="00EA0391">
            <w:pPr>
              <w:jc w:val="center"/>
            </w:pPr>
            <w:r w:rsidRPr="00C22D2A">
              <w:t>ТР</w:t>
            </w:r>
          </w:p>
        </w:tc>
        <w:tc>
          <w:tcPr>
            <w:tcW w:w="624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25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660" w:type="dxa"/>
          </w:tcPr>
          <w:p w:rsidR="00972A88" w:rsidRPr="00C22D2A" w:rsidRDefault="00972A88" w:rsidP="0013509C"/>
        </w:tc>
        <w:tc>
          <w:tcPr>
            <w:tcW w:w="592" w:type="dxa"/>
          </w:tcPr>
          <w:p w:rsidR="00972A88" w:rsidRPr="00C22D2A" w:rsidRDefault="00972A88" w:rsidP="0013509C"/>
        </w:tc>
      </w:tr>
    </w:tbl>
    <w:p w:rsidR="0013509C" w:rsidRPr="00C22D2A" w:rsidRDefault="0013509C" w:rsidP="0013509C">
      <w:pPr>
        <w:rPr>
          <w:sz w:val="28"/>
        </w:rPr>
      </w:pPr>
    </w:p>
    <w:p w:rsidR="0013509C" w:rsidRPr="00C22D2A" w:rsidRDefault="0013509C" w:rsidP="0013509C">
      <w:pPr>
        <w:rPr>
          <w:sz w:val="28"/>
        </w:rPr>
      </w:pPr>
    </w:p>
    <w:p w:rsidR="0013509C" w:rsidRDefault="0013509C" w:rsidP="0013509C">
      <w:pPr>
        <w:rPr>
          <w:sz w:val="28"/>
        </w:rPr>
      </w:pPr>
    </w:p>
    <w:p w:rsidR="00C22D2A" w:rsidRDefault="00C22D2A" w:rsidP="0013509C">
      <w:r w:rsidRPr="00C22D2A">
        <w:t xml:space="preserve">Начальник </w:t>
      </w:r>
      <w:r>
        <w:t>ПТО</w:t>
      </w:r>
      <w:r>
        <w:tab/>
      </w:r>
      <w:r>
        <w:tab/>
      </w:r>
      <w:r w:rsidRPr="00C22D2A">
        <w:tab/>
      </w:r>
      <w:r w:rsidRPr="00C22D2A">
        <w:tab/>
      </w:r>
      <w:r w:rsidRPr="00C22D2A">
        <w:tab/>
      </w:r>
      <w:r w:rsidRPr="00C22D2A">
        <w:tab/>
      </w:r>
      <w:r w:rsidRPr="00C22D2A">
        <w:tab/>
      </w:r>
      <w:r w:rsidRPr="00C22D2A">
        <w:tab/>
      </w:r>
      <w:r>
        <w:tab/>
        <w:t>С</w:t>
      </w:r>
      <w:r w:rsidRPr="00C22D2A">
        <w:t xml:space="preserve">.В. </w:t>
      </w:r>
      <w:r>
        <w:t>Царев</w:t>
      </w:r>
    </w:p>
    <w:p w:rsidR="00C22D2A" w:rsidRPr="00C22D2A" w:rsidRDefault="00C22D2A" w:rsidP="0013509C">
      <w:pPr>
        <w:rPr>
          <w:sz w:val="28"/>
        </w:rPr>
      </w:pPr>
    </w:p>
    <w:p w:rsidR="00C22D2A" w:rsidRPr="00C22D2A" w:rsidRDefault="002C0DE9" w:rsidP="00C22D2A">
      <w:r w:rsidRPr="00C22D2A">
        <w:t>Начальник ЭМЦ-1</w:t>
      </w:r>
      <w:r w:rsidR="00C22D2A">
        <w:tab/>
      </w:r>
      <w:r w:rsidR="00C844C6" w:rsidRPr="00C22D2A">
        <w:tab/>
      </w:r>
      <w:r w:rsidR="00C844C6" w:rsidRPr="00C22D2A">
        <w:tab/>
      </w:r>
      <w:r w:rsidR="00C844C6" w:rsidRPr="00C22D2A">
        <w:tab/>
      </w:r>
      <w:r w:rsidR="00C844C6" w:rsidRPr="00C22D2A">
        <w:tab/>
      </w:r>
      <w:r w:rsidR="00C22D2A">
        <w:tab/>
      </w:r>
      <w:r w:rsidR="00C844C6" w:rsidRPr="00C22D2A">
        <w:tab/>
      </w:r>
      <w:r w:rsidR="00C844C6" w:rsidRPr="00C22D2A">
        <w:tab/>
      </w:r>
      <w:r w:rsidR="00C22D2A">
        <w:tab/>
      </w:r>
      <w:r w:rsidRPr="00C22D2A">
        <w:t>А.В. Семёнов</w:t>
      </w:r>
    </w:p>
    <w:p w:rsidR="00C22D2A" w:rsidRPr="00C22D2A" w:rsidRDefault="00C22D2A">
      <w:r w:rsidRPr="00C22D2A">
        <w:br w:type="page"/>
      </w:r>
    </w:p>
    <w:p w:rsidR="00C22D2A" w:rsidRPr="00C22D2A" w:rsidRDefault="00C22D2A" w:rsidP="00C22D2A">
      <w:pPr>
        <w:jc w:val="right"/>
      </w:pPr>
      <w:r w:rsidRPr="00C22D2A">
        <w:lastRenderedPageBreak/>
        <w:t>Приложение № 6</w:t>
      </w:r>
    </w:p>
    <w:p w:rsidR="00C22D2A" w:rsidRPr="00C22D2A" w:rsidRDefault="00C22D2A" w:rsidP="00C22D2A">
      <w:pPr>
        <w:jc w:val="center"/>
      </w:pPr>
    </w:p>
    <w:p w:rsidR="00C22D2A" w:rsidRPr="00C22D2A" w:rsidRDefault="00C22D2A" w:rsidP="00C22D2A">
      <w:pPr>
        <w:jc w:val="center"/>
      </w:pPr>
    </w:p>
    <w:p w:rsidR="00C22D2A" w:rsidRPr="00C22D2A" w:rsidRDefault="00C22D2A" w:rsidP="00C22D2A">
      <w:pPr>
        <w:jc w:val="center"/>
      </w:pPr>
    </w:p>
    <w:p w:rsidR="00C22D2A" w:rsidRPr="00C22D2A" w:rsidRDefault="00C22D2A" w:rsidP="00C22D2A">
      <w:pPr>
        <w:jc w:val="center"/>
        <w:rPr>
          <w:b/>
        </w:rPr>
      </w:pPr>
      <w:r w:rsidRPr="00C22D2A">
        <w:rPr>
          <w:b/>
        </w:rPr>
        <w:t>Обязанности по обеспечению требований Системы экологического менеджмента.</w:t>
      </w:r>
    </w:p>
    <w:p w:rsidR="00C22D2A" w:rsidRPr="00C22D2A" w:rsidRDefault="00C22D2A" w:rsidP="00C22D2A">
      <w:pPr>
        <w:jc w:val="center"/>
        <w:rPr>
          <w:b/>
          <w:u w:val="single"/>
        </w:rPr>
      </w:pPr>
    </w:p>
    <w:p w:rsidR="00C22D2A" w:rsidRPr="00C22D2A" w:rsidRDefault="00C22D2A" w:rsidP="00C22D2A">
      <w:pPr>
        <w:jc w:val="center"/>
        <w:rPr>
          <w:b/>
          <w:u w:val="single"/>
        </w:rPr>
      </w:pPr>
    </w:p>
    <w:p w:rsidR="00C22D2A" w:rsidRPr="00C22D2A" w:rsidRDefault="00C22D2A" w:rsidP="00C22D2A">
      <w:pPr>
        <w:jc w:val="center"/>
        <w:rPr>
          <w:b/>
          <w:u w:val="single"/>
        </w:rPr>
      </w:pPr>
    </w:p>
    <w:p w:rsidR="00C22D2A" w:rsidRPr="00C22D2A" w:rsidRDefault="00C22D2A" w:rsidP="00C22D2A">
      <w:pPr>
        <w:ind w:firstLine="720"/>
        <w:jc w:val="both"/>
        <w:rPr>
          <w:b/>
          <w:u w:val="single"/>
        </w:rPr>
      </w:pPr>
      <w:r w:rsidRPr="00C22D2A">
        <w:rPr>
          <w:b/>
          <w:u w:val="single"/>
        </w:rPr>
        <w:t>Обязанности Подрядчика:</w:t>
      </w:r>
    </w:p>
    <w:p w:rsidR="00C22D2A" w:rsidRPr="00C22D2A" w:rsidRDefault="00C22D2A" w:rsidP="00C22D2A">
      <w:pPr>
        <w:numPr>
          <w:ilvl w:val="0"/>
          <w:numId w:val="16"/>
        </w:numPr>
        <w:tabs>
          <w:tab w:val="left" w:pos="1134"/>
        </w:tabs>
        <w:ind w:left="0" w:firstLine="720"/>
        <w:jc w:val="both"/>
      </w:pPr>
      <w:r w:rsidRPr="00C22D2A">
        <w:t>Подрядчик обязан ознакомиться с Экологической политикой ОАО «ТГК-1» и до</w:t>
      </w:r>
      <w:r w:rsidRPr="00C22D2A">
        <w:t>л</w:t>
      </w:r>
      <w:r w:rsidRPr="00C22D2A">
        <w:t xml:space="preserve">жен принять все необходимые меры по соблюдению этой политики в рамках деятельности, определенной настоящим договором. </w:t>
      </w:r>
    </w:p>
    <w:p w:rsidR="00C22D2A" w:rsidRPr="00C22D2A" w:rsidRDefault="00C22D2A" w:rsidP="00C22D2A">
      <w:pPr>
        <w:numPr>
          <w:ilvl w:val="0"/>
          <w:numId w:val="16"/>
        </w:numPr>
        <w:tabs>
          <w:tab w:val="left" w:pos="1134"/>
        </w:tabs>
        <w:ind w:left="0" w:firstLine="720"/>
        <w:jc w:val="both"/>
      </w:pPr>
      <w:r w:rsidRPr="00C22D2A">
        <w:t xml:space="preserve">Подрядчик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22D2A" w:rsidRPr="00C22D2A" w:rsidRDefault="00C22D2A" w:rsidP="00C22D2A">
      <w:pPr>
        <w:numPr>
          <w:ilvl w:val="0"/>
          <w:numId w:val="16"/>
        </w:numPr>
        <w:tabs>
          <w:tab w:val="left" w:pos="1134"/>
        </w:tabs>
        <w:ind w:left="0" w:firstLine="720"/>
        <w:jc w:val="both"/>
      </w:pPr>
      <w:r w:rsidRPr="00C22D2A">
        <w:t>Акты сдачи - приемки выполненных работ подписываются заказчиком при условии выполнения подрядчиком указанных выше требований.</w:t>
      </w:r>
    </w:p>
    <w:p w:rsidR="00C22D2A" w:rsidRPr="00C22D2A" w:rsidRDefault="00C22D2A" w:rsidP="00C22D2A">
      <w:pPr>
        <w:ind w:left="720" w:firstLine="720"/>
        <w:jc w:val="both"/>
        <w:rPr>
          <w:b/>
          <w:u w:val="single"/>
        </w:rPr>
      </w:pPr>
    </w:p>
    <w:p w:rsidR="00C22D2A" w:rsidRPr="00C22D2A" w:rsidRDefault="00C22D2A" w:rsidP="00C22D2A">
      <w:pPr>
        <w:ind w:left="720" w:hanging="11"/>
        <w:jc w:val="both"/>
        <w:rPr>
          <w:b/>
          <w:u w:val="single"/>
        </w:rPr>
      </w:pPr>
      <w:r w:rsidRPr="00C22D2A">
        <w:rPr>
          <w:b/>
          <w:u w:val="single"/>
        </w:rPr>
        <w:t>Обязанности Заказчика:</w:t>
      </w:r>
    </w:p>
    <w:p w:rsidR="00C22D2A" w:rsidRPr="00C22D2A" w:rsidRDefault="00C22D2A" w:rsidP="00C22D2A">
      <w:pPr>
        <w:numPr>
          <w:ilvl w:val="0"/>
          <w:numId w:val="14"/>
        </w:numPr>
        <w:tabs>
          <w:tab w:val="left" w:pos="1134"/>
        </w:tabs>
        <w:ind w:left="0" w:firstLine="720"/>
        <w:jc w:val="both"/>
      </w:pPr>
      <w:r w:rsidRPr="00C22D2A">
        <w:t>Заказчик обязан предоставить Подрядчику Экологическую политику ОАО    «ТГК-1».</w:t>
      </w:r>
    </w:p>
    <w:p w:rsidR="00C22D2A" w:rsidRPr="00C22D2A" w:rsidRDefault="00C22D2A" w:rsidP="00C22D2A">
      <w:pPr>
        <w:numPr>
          <w:ilvl w:val="0"/>
          <w:numId w:val="14"/>
        </w:numPr>
        <w:tabs>
          <w:tab w:val="left" w:pos="1134"/>
        </w:tabs>
        <w:ind w:left="0" w:firstLine="720"/>
        <w:jc w:val="both"/>
      </w:pPr>
      <w:r w:rsidRPr="00C22D2A">
        <w:t>Заказчик обязан провести инструктаж по доведению до работников Подрядчика и</w:t>
      </w:r>
      <w:r w:rsidRPr="00C22D2A">
        <w:t>н</w:t>
      </w:r>
      <w:r w:rsidRPr="00C22D2A">
        <w:t>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C22D2A" w:rsidRPr="00C22D2A" w:rsidRDefault="00C22D2A" w:rsidP="00C7296A">
      <w:pPr>
        <w:jc w:val="right"/>
        <w:rPr>
          <w:sz w:val="22"/>
          <w:szCs w:val="22"/>
        </w:rPr>
      </w:pPr>
    </w:p>
    <w:p w:rsidR="0013509C" w:rsidRPr="00C22D2A" w:rsidRDefault="0013509C" w:rsidP="002C0DE9">
      <w:pPr>
        <w:jc w:val="center"/>
      </w:pPr>
    </w:p>
    <w:sectPr w:rsidR="0013509C" w:rsidRPr="00C22D2A" w:rsidSect="00391A7F">
      <w:pgSz w:w="11906" w:h="16838" w:code="9"/>
      <w:pgMar w:top="1134" w:right="851" w:bottom="851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96A" w:rsidRDefault="00C7296A">
      <w:r>
        <w:separator/>
      </w:r>
    </w:p>
  </w:endnote>
  <w:endnote w:type="continuationSeparator" w:id="0">
    <w:p w:rsidR="00C7296A" w:rsidRDefault="00C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lot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6379062"/>
    </w:sdtPr>
    <w:sdtEndPr/>
    <w:sdtContent>
      <w:p w:rsidR="00C7296A" w:rsidRDefault="00C7296A" w:rsidP="0093246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24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368663"/>
    </w:sdtPr>
    <w:sdtEndPr/>
    <w:sdtContent>
      <w:p w:rsidR="00C7296A" w:rsidRDefault="00C7296A" w:rsidP="00A6148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24C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96A" w:rsidRDefault="00C7296A">
      <w:r>
        <w:separator/>
      </w:r>
    </w:p>
  </w:footnote>
  <w:footnote w:type="continuationSeparator" w:id="0">
    <w:p w:rsidR="00C7296A" w:rsidRDefault="00C72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E6AE2"/>
    <w:multiLevelType w:val="multilevel"/>
    <w:tmpl w:val="F0BCF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D34C5E"/>
    <w:multiLevelType w:val="hybridMultilevel"/>
    <w:tmpl w:val="D7E280A6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F35A9"/>
    <w:multiLevelType w:val="hybridMultilevel"/>
    <w:tmpl w:val="B85EA410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BE4087"/>
    <w:multiLevelType w:val="multilevel"/>
    <w:tmpl w:val="D034E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7E5F7F"/>
    <w:multiLevelType w:val="hybridMultilevel"/>
    <w:tmpl w:val="7B90C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77DB9"/>
    <w:multiLevelType w:val="hybridMultilevel"/>
    <w:tmpl w:val="F76ED55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E7A27F1"/>
    <w:multiLevelType w:val="hybridMultilevel"/>
    <w:tmpl w:val="25AA2C64"/>
    <w:lvl w:ilvl="0" w:tplc="00A640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A811752"/>
    <w:multiLevelType w:val="hybridMultilevel"/>
    <w:tmpl w:val="C8A62932"/>
    <w:lvl w:ilvl="0" w:tplc="818AED2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921A09"/>
    <w:multiLevelType w:val="hybridMultilevel"/>
    <w:tmpl w:val="1EC4C7A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580804BA"/>
    <w:multiLevelType w:val="multilevel"/>
    <w:tmpl w:val="F0BCF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2F58EA"/>
    <w:multiLevelType w:val="hybridMultilevel"/>
    <w:tmpl w:val="BDEA6DA0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F01690"/>
    <w:multiLevelType w:val="multilevel"/>
    <w:tmpl w:val="7522F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6AB72B30"/>
    <w:multiLevelType w:val="hybridMultilevel"/>
    <w:tmpl w:val="10F6E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443081"/>
    <w:multiLevelType w:val="hybridMultilevel"/>
    <w:tmpl w:val="FC90E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0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20"/>
  </w:num>
  <w:num w:numId="5">
    <w:abstractNumId w:val="3"/>
  </w:num>
  <w:num w:numId="6">
    <w:abstractNumId w:val="7"/>
  </w:num>
  <w:num w:numId="7">
    <w:abstractNumId w:val="10"/>
  </w:num>
  <w:num w:numId="8">
    <w:abstractNumId w:val="1"/>
  </w:num>
  <w:num w:numId="9">
    <w:abstractNumId w:val="2"/>
  </w:num>
  <w:num w:numId="10">
    <w:abstractNumId w:val="14"/>
  </w:num>
  <w:num w:numId="1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7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4"/>
  </w:num>
  <w:num w:numId="17">
    <w:abstractNumId w:val="5"/>
  </w:num>
  <w:num w:numId="18">
    <w:abstractNumId w:val="13"/>
  </w:num>
  <w:num w:numId="19">
    <w:abstractNumId w:val="18"/>
  </w:num>
  <w:num w:numId="20">
    <w:abstractNumId w:val="6"/>
  </w:num>
  <w:num w:numId="2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2289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1114"/>
    <w:rsid w:val="00002683"/>
    <w:rsid w:val="000035B9"/>
    <w:rsid w:val="0000466B"/>
    <w:rsid w:val="00004E23"/>
    <w:rsid w:val="00005299"/>
    <w:rsid w:val="00010571"/>
    <w:rsid w:val="00015B9B"/>
    <w:rsid w:val="00016EC9"/>
    <w:rsid w:val="00017EF4"/>
    <w:rsid w:val="00020F99"/>
    <w:rsid w:val="00021BC3"/>
    <w:rsid w:val="00022BD8"/>
    <w:rsid w:val="00023A74"/>
    <w:rsid w:val="000255E6"/>
    <w:rsid w:val="00027998"/>
    <w:rsid w:val="00031347"/>
    <w:rsid w:val="00032FF0"/>
    <w:rsid w:val="00032FF6"/>
    <w:rsid w:val="00040C11"/>
    <w:rsid w:val="0004148B"/>
    <w:rsid w:val="000420B9"/>
    <w:rsid w:val="000420CA"/>
    <w:rsid w:val="00042240"/>
    <w:rsid w:val="000441C5"/>
    <w:rsid w:val="000466BD"/>
    <w:rsid w:val="00047255"/>
    <w:rsid w:val="00050DB3"/>
    <w:rsid w:val="00054780"/>
    <w:rsid w:val="00054BBD"/>
    <w:rsid w:val="00054DF4"/>
    <w:rsid w:val="0005516E"/>
    <w:rsid w:val="00056087"/>
    <w:rsid w:val="00056A69"/>
    <w:rsid w:val="00060234"/>
    <w:rsid w:val="000607AA"/>
    <w:rsid w:val="00060A13"/>
    <w:rsid w:val="00062054"/>
    <w:rsid w:val="00063D1B"/>
    <w:rsid w:val="00064155"/>
    <w:rsid w:val="00065A69"/>
    <w:rsid w:val="000710B6"/>
    <w:rsid w:val="00072D52"/>
    <w:rsid w:val="00073869"/>
    <w:rsid w:val="00074BA5"/>
    <w:rsid w:val="00074DC2"/>
    <w:rsid w:val="00075608"/>
    <w:rsid w:val="00090098"/>
    <w:rsid w:val="000907CC"/>
    <w:rsid w:val="00093327"/>
    <w:rsid w:val="00094C8E"/>
    <w:rsid w:val="0009583D"/>
    <w:rsid w:val="00095B05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6CA9"/>
    <w:rsid w:val="000C7A58"/>
    <w:rsid w:val="000C7A68"/>
    <w:rsid w:val="000D2B70"/>
    <w:rsid w:val="000D5FB1"/>
    <w:rsid w:val="000D6ABF"/>
    <w:rsid w:val="000E43C1"/>
    <w:rsid w:val="000E51D6"/>
    <w:rsid w:val="000E58B3"/>
    <w:rsid w:val="000F047B"/>
    <w:rsid w:val="000F1C7E"/>
    <w:rsid w:val="000F2620"/>
    <w:rsid w:val="000F329A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15790"/>
    <w:rsid w:val="00115B61"/>
    <w:rsid w:val="00116092"/>
    <w:rsid w:val="001162A0"/>
    <w:rsid w:val="0012354D"/>
    <w:rsid w:val="00124C6A"/>
    <w:rsid w:val="001303C6"/>
    <w:rsid w:val="0013104F"/>
    <w:rsid w:val="00133054"/>
    <w:rsid w:val="0013324A"/>
    <w:rsid w:val="001333EF"/>
    <w:rsid w:val="0013365E"/>
    <w:rsid w:val="0013509C"/>
    <w:rsid w:val="00135318"/>
    <w:rsid w:val="00136B1A"/>
    <w:rsid w:val="00137194"/>
    <w:rsid w:val="0013750B"/>
    <w:rsid w:val="001375B0"/>
    <w:rsid w:val="001457A6"/>
    <w:rsid w:val="00162157"/>
    <w:rsid w:val="0016348A"/>
    <w:rsid w:val="00163789"/>
    <w:rsid w:val="00163887"/>
    <w:rsid w:val="00164EFD"/>
    <w:rsid w:val="00165155"/>
    <w:rsid w:val="00167F1C"/>
    <w:rsid w:val="001721D3"/>
    <w:rsid w:val="001727FA"/>
    <w:rsid w:val="00172F8F"/>
    <w:rsid w:val="00176E62"/>
    <w:rsid w:val="001771CB"/>
    <w:rsid w:val="00177855"/>
    <w:rsid w:val="001813D6"/>
    <w:rsid w:val="00182F82"/>
    <w:rsid w:val="00184C37"/>
    <w:rsid w:val="00185D30"/>
    <w:rsid w:val="00186105"/>
    <w:rsid w:val="00186A9B"/>
    <w:rsid w:val="001872B5"/>
    <w:rsid w:val="0019255F"/>
    <w:rsid w:val="0019721B"/>
    <w:rsid w:val="0019780C"/>
    <w:rsid w:val="001A11C0"/>
    <w:rsid w:val="001A4D09"/>
    <w:rsid w:val="001A77BB"/>
    <w:rsid w:val="001B01A9"/>
    <w:rsid w:val="001B0E5C"/>
    <w:rsid w:val="001B20FD"/>
    <w:rsid w:val="001B2C8D"/>
    <w:rsid w:val="001B344D"/>
    <w:rsid w:val="001B576A"/>
    <w:rsid w:val="001B7F8B"/>
    <w:rsid w:val="001C049B"/>
    <w:rsid w:val="001C0E9D"/>
    <w:rsid w:val="001C1B3F"/>
    <w:rsid w:val="001C1B74"/>
    <w:rsid w:val="001C2203"/>
    <w:rsid w:val="001C23FE"/>
    <w:rsid w:val="001C2F21"/>
    <w:rsid w:val="001C3B04"/>
    <w:rsid w:val="001C5287"/>
    <w:rsid w:val="001C6798"/>
    <w:rsid w:val="001D1683"/>
    <w:rsid w:val="001D1C2F"/>
    <w:rsid w:val="001D1D39"/>
    <w:rsid w:val="001E07EA"/>
    <w:rsid w:val="001E302A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26919"/>
    <w:rsid w:val="00230D78"/>
    <w:rsid w:val="00232E79"/>
    <w:rsid w:val="00232EAE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2872"/>
    <w:rsid w:val="00252AFD"/>
    <w:rsid w:val="00252D34"/>
    <w:rsid w:val="002530D7"/>
    <w:rsid w:val="00254828"/>
    <w:rsid w:val="0025523E"/>
    <w:rsid w:val="00261812"/>
    <w:rsid w:val="00264C31"/>
    <w:rsid w:val="00266B17"/>
    <w:rsid w:val="00267B24"/>
    <w:rsid w:val="002703E2"/>
    <w:rsid w:val="0027041D"/>
    <w:rsid w:val="00270AEB"/>
    <w:rsid w:val="00275654"/>
    <w:rsid w:val="00275FDE"/>
    <w:rsid w:val="002766A6"/>
    <w:rsid w:val="00276D34"/>
    <w:rsid w:val="00277EA6"/>
    <w:rsid w:val="0028027C"/>
    <w:rsid w:val="00280DB6"/>
    <w:rsid w:val="002826C8"/>
    <w:rsid w:val="00283987"/>
    <w:rsid w:val="00283D2B"/>
    <w:rsid w:val="00290B59"/>
    <w:rsid w:val="002913F8"/>
    <w:rsid w:val="002928D4"/>
    <w:rsid w:val="00293912"/>
    <w:rsid w:val="002945D0"/>
    <w:rsid w:val="00294B17"/>
    <w:rsid w:val="00294D9B"/>
    <w:rsid w:val="002971B3"/>
    <w:rsid w:val="002A068A"/>
    <w:rsid w:val="002A4000"/>
    <w:rsid w:val="002A498D"/>
    <w:rsid w:val="002B0C48"/>
    <w:rsid w:val="002B2279"/>
    <w:rsid w:val="002B3856"/>
    <w:rsid w:val="002B61E8"/>
    <w:rsid w:val="002B64E8"/>
    <w:rsid w:val="002B65A0"/>
    <w:rsid w:val="002B6DE3"/>
    <w:rsid w:val="002C079A"/>
    <w:rsid w:val="002C0DE9"/>
    <w:rsid w:val="002C4D54"/>
    <w:rsid w:val="002C4F24"/>
    <w:rsid w:val="002C5999"/>
    <w:rsid w:val="002C6D38"/>
    <w:rsid w:val="002C70A3"/>
    <w:rsid w:val="002D0F3E"/>
    <w:rsid w:val="002D10A6"/>
    <w:rsid w:val="002D2A2E"/>
    <w:rsid w:val="002E06EF"/>
    <w:rsid w:val="002E4E6E"/>
    <w:rsid w:val="002E5A57"/>
    <w:rsid w:val="002F07B1"/>
    <w:rsid w:val="002F0AA8"/>
    <w:rsid w:val="002F2CC8"/>
    <w:rsid w:val="002F325D"/>
    <w:rsid w:val="002F3730"/>
    <w:rsid w:val="002F596E"/>
    <w:rsid w:val="002F5E68"/>
    <w:rsid w:val="00301134"/>
    <w:rsid w:val="00304818"/>
    <w:rsid w:val="00306DD1"/>
    <w:rsid w:val="00310165"/>
    <w:rsid w:val="00310A53"/>
    <w:rsid w:val="00311890"/>
    <w:rsid w:val="00314AC4"/>
    <w:rsid w:val="00314FA3"/>
    <w:rsid w:val="0032069B"/>
    <w:rsid w:val="00320BC1"/>
    <w:rsid w:val="00322040"/>
    <w:rsid w:val="00327526"/>
    <w:rsid w:val="00331B2C"/>
    <w:rsid w:val="00332063"/>
    <w:rsid w:val="0033213F"/>
    <w:rsid w:val="00333767"/>
    <w:rsid w:val="00336329"/>
    <w:rsid w:val="00337B21"/>
    <w:rsid w:val="0034482A"/>
    <w:rsid w:val="00344A29"/>
    <w:rsid w:val="00344D67"/>
    <w:rsid w:val="00345B79"/>
    <w:rsid w:val="00345BAE"/>
    <w:rsid w:val="00345F62"/>
    <w:rsid w:val="00346924"/>
    <w:rsid w:val="00350747"/>
    <w:rsid w:val="0035280E"/>
    <w:rsid w:val="00352B70"/>
    <w:rsid w:val="0035541B"/>
    <w:rsid w:val="00356F31"/>
    <w:rsid w:val="00356FEA"/>
    <w:rsid w:val="003621D4"/>
    <w:rsid w:val="003632AD"/>
    <w:rsid w:val="00370337"/>
    <w:rsid w:val="00371082"/>
    <w:rsid w:val="0037142E"/>
    <w:rsid w:val="00372303"/>
    <w:rsid w:val="00373931"/>
    <w:rsid w:val="0037478A"/>
    <w:rsid w:val="0037498D"/>
    <w:rsid w:val="00374EC2"/>
    <w:rsid w:val="00381B06"/>
    <w:rsid w:val="00383997"/>
    <w:rsid w:val="003846AF"/>
    <w:rsid w:val="003846D6"/>
    <w:rsid w:val="00385724"/>
    <w:rsid w:val="003863E8"/>
    <w:rsid w:val="00386C7E"/>
    <w:rsid w:val="003875DB"/>
    <w:rsid w:val="00391A7F"/>
    <w:rsid w:val="00394233"/>
    <w:rsid w:val="0039475F"/>
    <w:rsid w:val="00394C0C"/>
    <w:rsid w:val="003950DF"/>
    <w:rsid w:val="003A08DE"/>
    <w:rsid w:val="003A0A80"/>
    <w:rsid w:val="003A1200"/>
    <w:rsid w:val="003A3918"/>
    <w:rsid w:val="003A3F14"/>
    <w:rsid w:val="003A697F"/>
    <w:rsid w:val="003A6BB8"/>
    <w:rsid w:val="003B18BA"/>
    <w:rsid w:val="003B237A"/>
    <w:rsid w:val="003B255E"/>
    <w:rsid w:val="003B35D8"/>
    <w:rsid w:val="003B6A1F"/>
    <w:rsid w:val="003B6C4A"/>
    <w:rsid w:val="003C14EB"/>
    <w:rsid w:val="003C73EC"/>
    <w:rsid w:val="003D1B3A"/>
    <w:rsid w:val="003D2DB7"/>
    <w:rsid w:val="003D33BC"/>
    <w:rsid w:val="003D614B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2E84"/>
    <w:rsid w:val="00402F66"/>
    <w:rsid w:val="0040713E"/>
    <w:rsid w:val="00410774"/>
    <w:rsid w:val="00410799"/>
    <w:rsid w:val="00413C2B"/>
    <w:rsid w:val="00414482"/>
    <w:rsid w:val="00414E84"/>
    <w:rsid w:val="00415295"/>
    <w:rsid w:val="004154E0"/>
    <w:rsid w:val="00415A38"/>
    <w:rsid w:val="0041660E"/>
    <w:rsid w:val="00423561"/>
    <w:rsid w:val="004241AE"/>
    <w:rsid w:val="004254A6"/>
    <w:rsid w:val="00425E70"/>
    <w:rsid w:val="00426471"/>
    <w:rsid w:val="00426591"/>
    <w:rsid w:val="004266AC"/>
    <w:rsid w:val="004305B4"/>
    <w:rsid w:val="004315EC"/>
    <w:rsid w:val="00433BBE"/>
    <w:rsid w:val="00434B21"/>
    <w:rsid w:val="00435188"/>
    <w:rsid w:val="004352B9"/>
    <w:rsid w:val="004366F7"/>
    <w:rsid w:val="00436B08"/>
    <w:rsid w:val="00436BDB"/>
    <w:rsid w:val="00436D74"/>
    <w:rsid w:val="00437054"/>
    <w:rsid w:val="004403C6"/>
    <w:rsid w:val="00440BF8"/>
    <w:rsid w:val="004417ED"/>
    <w:rsid w:val="00443C4C"/>
    <w:rsid w:val="00444808"/>
    <w:rsid w:val="0045198E"/>
    <w:rsid w:val="00453C1D"/>
    <w:rsid w:val="00453E5D"/>
    <w:rsid w:val="00457527"/>
    <w:rsid w:val="00460CC1"/>
    <w:rsid w:val="00461B44"/>
    <w:rsid w:val="00463C70"/>
    <w:rsid w:val="00465441"/>
    <w:rsid w:val="00471022"/>
    <w:rsid w:val="004723E3"/>
    <w:rsid w:val="00472DCA"/>
    <w:rsid w:val="0047420F"/>
    <w:rsid w:val="004750DB"/>
    <w:rsid w:val="00475D80"/>
    <w:rsid w:val="00476B79"/>
    <w:rsid w:val="004825A5"/>
    <w:rsid w:val="00483081"/>
    <w:rsid w:val="00484967"/>
    <w:rsid w:val="00491160"/>
    <w:rsid w:val="00492718"/>
    <w:rsid w:val="00492B45"/>
    <w:rsid w:val="00495794"/>
    <w:rsid w:val="00496828"/>
    <w:rsid w:val="004A030B"/>
    <w:rsid w:val="004A0B9F"/>
    <w:rsid w:val="004A371D"/>
    <w:rsid w:val="004A3B3B"/>
    <w:rsid w:val="004A6B6B"/>
    <w:rsid w:val="004B19D1"/>
    <w:rsid w:val="004B1F3F"/>
    <w:rsid w:val="004B3493"/>
    <w:rsid w:val="004B3DDF"/>
    <w:rsid w:val="004B732D"/>
    <w:rsid w:val="004B7B66"/>
    <w:rsid w:val="004C1B31"/>
    <w:rsid w:val="004C2E0B"/>
    <w:rsid w:val="004C32C0"/>
    <w:rsid w:val="004C458B"/>
    <w:rsid w:val="004C623E"/>
    <w:rsid w:val="004C7A09"/>
    <w:rsid w:val="004D20C4"/>
    <w:rsid w:val="004D228C"/>
    <w:rsid w:val="004D242A"/>
    <w:rsid w:val="004D3941"/>
    <w:rsid w:val="004D5BED"/>
    <w:rsid w:val="004D5DC0"/>
    <w:rsid w:val="004D744F"/>
    <w:rsid w:val="004D7672"/>
    <w:rsid w:val="004E12B7"/>
    <w:rsid w:val="004E2A76"/>
    <w:rsid w:val="004E3297"/>
    <w:rsid w:val="004F0904"/>
    <w:rsid w:val="004F0986"/>
    <w:rsid w:val="004F0B15"/>
    <w:rsid w:val="004F457C"/>
    <w:rsid w:val="004F4953"/>
    <w:rsid w:val="004F59ED"/>
    <w:rsid w:val="004F6021"/>
    <w:rsid w:val="00500FFD"/>
    <w:rsid w:val="00501B0F"/>
    <w:rsid w:val="00501B6C"/>
    <w:rsid w:val="005051EE"/>
    <w:rsid w:val="005073D3"/>
    <w:rsid w:val="00510192"/>
    <w:rsid w:val="005121C2"/>
    <w:rsid w:val="005123EB"/>
    <w:rsid w:val="0051784C"/>
    <w:rsid w:val="00520A05"/>
    <w:rsid w:val="005218E9"/>
    <w:rsid w:val="0052484B"/>
    <w:rsid w:val="005275EE"/>
    <w:rsid w:val="00533C46"/>
    <w:rsid w:val="00544269"/>
    <w:rsid w:val="0054457B"/>
    <w:rsid w:val="0054638C"/>
    <w:rsid w:val="005511B4"/>
    <w:rsid w:val="00553239"/>
    <w:rsid w:val="00556E22"/>
    <w:rsid w:val="00564908"/>
    <w:rsid w:val="00565644"/>
    <w:rsid w:val="00565E08"/>
    <w:rsid w:val="00571655"/>
    <w:rsid w:val="005722A6"/>
    <w:rsid w:val="00572B6A"/>
    <w:rsid w:val="00575AEB"/>
    <w:rsid w:val="00576DAF"/>
    <w:rsid w:val="00584222"/>
    <w:rsid w:val="00586603"/>
    <w:rsid w:val="00587B64"/>
    <w:rsid w:val="00590A93"/>
    <w:rsid w:val="00591A65"/>
    <w:rsid w:val="0059203B"/>
    <w:rsid w:val="00594413"/>
    <w:rsid w:val="00594ECC"/>
    <w:rsid w:val="005950CA"/>
    <w:rsid w:val="00595635"/>
    <w:rsid w:val="00597E63"/>
    <w:rsid w:val="005A065A"/>
    <w:rsid w:val="005A10A9"/>
    <w:rsid w:val="005A2664"/>
    <w:rsid w:val="005A4DB8"/>
    <w:rsid w:val="005A570F"/>
    <w:rsid w:val="005A5A14"/>
    <w:rsid w:val="005B07ED"/>
    <w:rsid w:val="005B0C4F"/>
    <w:rsid w:val="005B1931"/>
    <w:rsid w:val="005B2782"/>
    <w:rsid w:val="005B4A6D"/>
    <w:rsid w:val="005B5D2A"/>
    <w:rsid w:val="005B676D"/>
    <w:rsid w:val="005C194A"/>
    <w:rsid w:val="005C229A"/>
    <w:rsid w:val="005C2BAF"/>
    <w:rsid w:val="005C3AC6"/>
    <w:rsid w:val="005C41BF"/>
    <w:rsid w:val="005C5C7B"/>
    <w:rsid w:val="005C68EA"/>
    <w:rsid w:val="005C7915"/>
    <w:rsid w:val="005D0ECE"/>
    <w:rsid w:val="005D1BA8"/>
    <w:rsid w:val="005D1E69"/>
    <w:rsid w:val="005D4475"/>
    <w:rsid w:val="005D4AD3"/>
    <w:rsid w:val="005E2848"/>
    <w:rsid w:val="005E346C"/>
    <w:rsid w:val="005E34B3"/>
    <w:rsid w:val="005E3A6C"/>
    <w:rsid w:val="005E5374"/>
    <w:rsid w:val="005E7744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472"/>
    <w:rsid w:val="00605F68"/>
    <w:rsid w:val="0060692B"/>
    <w:rsid w:val="006106D6"/>
    <w:rsid w:val="00611AD0"/>
    <w:rsid w:val="00612A20"/>
    <w:rsid w:val="006200B8"/>
    <w:rsid w:val="00620F3C"/>
    <w:rsid w:val="00621529"/>
    <w:rsid w:val="006222E1"/>
    <w:rsid w:val="0062244D"/>
    <w:rsid w:val="0062578D"/>
    <w:rsid w:val="00625ABF"/>
    <w:rsid w:val="00626180"/>
    <w:rsid w:val="0062750C"/>
    <w:rsid w:val="00627707"/>
    <w:rsid w:val="00630FB4"/>
    <w:rsid w:val="006320CE"/>
    <w:rsid w:val="006324A8"/>
    <w:rsid w:val="006339E1"/>
    <w:rsid w:val="00634C97"/>
    <w:rsid w:val="0063668E"/>
    <w:rsid w:val="00640212"/>
    <w:rsid w:val="00642FD4"/>
    <w:rsid w:val="006432CD"/>
    <w:rsid w:val="006472DE"/>
    <w:rsid w:val="006473AB"/>
    <w:rsid w:val="00650139"/>
    <w:rsid w:val="00650ABA"/>
    <w:rsid w:val="006510DB"/>
    <w:rsid w:val="00651339"/>
    <w:rsid w:val="006516C5"/>
    <w:rsid w:val="006530C0"/>
    <w:rsid w:val="0065310C"/>
    <w:rsid w:val="0065375E"/>
    <w:rsid w:val="006560BF"/>
    <w:rsid w:val="006578C5"/>
    <w:rsid w:val="006611F1"/>
    <w:rsid w:val="006618B9"/>
    <w:rsid w:val="0066468C"/>
    <w:rsid w:val="0066539B"/>
    <w:rsid w:val="00666EBD"/>
    <w:rsid w:val="00667283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363"/>
    <w:rsid w:val="00690FE7"/>
    <w:rsid w:val="0069319C"/>
    <w:rsid w:val="0069404A"/>
    <w:rsid w:val="00695871"/>
    <w:rsid w:val="006962F2"/>
    <w:rsid w:val="00696EE5"/>
    <w:rsid w:val="00697225"/>
    <w:rsid w:val="006A1169"/>
    <w:rsid w:val="006A3081"/>
    <w:rsid w:val="006A3F2B"/>
    <w:rsid w:val="006A46C0"/>
    <w:rsid w:val="006A59AD"/>
    <w:rsid w:val="006A6CB0"/>
    <w:rsid w:val="006B19AC"/>
    <w:rsid w:val="006B450C"/>
    <w:rsid w:val="006B7468"/>
    <w:rsid w:val="006B78B5"/>
    <w:rsid w:val="006B7D02"/>
    <w:rsid w:val="006C01A2"/>
    <w:rsid w:val="006C1923"/>
    <w:rsid w:val="006C1955"/>
    <w:rsid w:val="006C3199"/>
    <w:rsid w:val="006C3B66"/>
    <w:rsid w:val="006C5F92"/>
    <w:rsid w:val="006C6BFC"/>
    <w:rsid w:val="006C6F28"/>
    <w:rsid w:val="006D13FA"/>
    <w:rsid w:val="006D16B1"/>
    <w:rsid w:val="006D274A"/>
    <w:rsid w:val="006D31AA"/>
    <w:rsid w:val="006D4568"/>
    <w:rsid w:val="006E0D39"/>
    <w:rsid w:val="006E1162"/>
    <w:rsid w:val="006E35A7"/>
    <w:rsid w:val="006E47FB"/>
    <w:rsid w:val="006E4D39"/>
    <w:rsid w:val="006F234D"/>
    <w:rsid w:val="006F24D1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3BBE"/>
    <w:rsid w:val="00704002"/>
    <w:rsid w:val="0070695C"/>
    <w:rsid w:val="007071F8"/>
    <w:rsid w:val="00710178"/>
    <w:rsid w:val="0071276D"/>
    <w:rsid w:val="00712DF5"/>
    <w:rsid w:val="00715E79"/>
    <w:rsid w:val="00716331"/>
    <w:rsid w:val="00716BFA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47CBE"/>
    <w:rsid w:val="007511ED"/>
    <w:rsid w:val="00751688"/>
    <w:rsid w:val="0075196D"/>
    <w:rsid w:val="00751ECD"/>
    <w:rsid w:val="00753F03"/>
    <w:rsid w:val="00753FD0"/>
    <w:rsid w:val="00755D1B"/>
    <w:rsid w:val="00756A41"/>
    <w:rsid w:val="007602DB"/>
    <w:rsid w:val="00762DDA"/>
    <w:rsid w:val="007639CC"/>
    <w:rsid w:val="0077127D"/>
    <w:rsid w:val="00771EB2"/>
    <w:rsid w:val="00773953"/>
    <w:rsid w:val="007757FA"/>
    <w:rsid w:val="00780DB2"/>
    <w:rsid w:val="0078289E"/>
    <w:rsid w:val="007842AF"/>
    <w:rsid w:val="007843D9"/>
    <w:rsid w:val="0078711A"/>
    <w:rsid w:val="00795534"/>
    <w:rsid w:val="007A24EC"/>
    <w:rsid w:val="007A292E"/>
    <w:rsid w:val="007A2AE4"/>
    <w:rsid w:val="007A5197"/>
    <w:rsid w:val="007A770F"/>
    <w:rsid w:val="007B06CE"/>
    <w:rsid w:val="007B080C"/>
    <w:rsid w:val="007B222A"/>
    <w:rsid w:val="007B32B4"/>
    <w:rsid w:val="007B3BFC"/>
    <w:rsid w:val="007B57B2"/>
    <w:rsid w:val="007B70AB"/>
    <w:rsid w:val="007C13D4"/>
    <w:rsid w:val="007C17EB"/>
    <w:rsid w:val="007C2B2A"/>
    <w:rsid w:val="007C4B24"/>
    <w:rsid w:val="007C4CE2"/>
    <w:rsid w:val="007C624C"/>
    <w:rsid w:val="007C7684"/>
    <w:rsid w:val="007D2752"/>
    <w:rsid w:val="007D28DD"/>
    <w:rsid w:val="007D5AD0"/>
    <w:rsid w:val="007D5BFC"/>
    <w:rsid w:val="007D669E"/>
    <w:rsid w:val="007D6E72"/>
    <w:rsid w:val="007D79F7"/>
    <w:rsid w:val="007E3BB2"/>
    <w:rsid w:val="007E517D"/>
    <w:rsid w:val="007E5524"/>
    <w:rsid w:val="007F0134"/>
    <w:rsid w:val="007F26AE"/>
    <w:rsid w:val="007F3C2D"/>
    <w:rsid w:val="007F4AD7"/>
    <w:rsid w:val="007F5147"/>
    <w:rsid w:val="0080096A"/>
    <w:rsid w:val="008017E3"/>
    <w:rsid w:val="00804557"/>
    <w:rsid w:val="00804A59"/>
    <w:rsid w:val="00806D20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F2"/>
    <w:rsid w:val="00831C0F"/>
    <w:rsid w:val="00832218"/>
    <w:rsid w:val="008330C4"/>
    <w:rsid w:val="00833223"/>
    <w:rsid w:val="00836035"/>
    <w:rsid w:val="00836368"/>
    <w:rsid w:val="0083739C"/>
    <w:rsid w:val="00840CD2"/>
    <w:rsid w:val="00843528"/>
    <w:rsid w:val="0085040D"/>
    <w:rsid w:val="00850C6C"/>
    <w:rsid w:val="00852AAE"/>
    <w:rsid w:val="00854223"/>
    <w:rsid w:val="00856D89"/>
    <w:rsid w:val="008601D8"/>
    <w:rsid w:val="00861EBA"/>
    <w:rsid w:val="00862C60"/>
    <w:rsid w:val="00863AF3"/>
    <w:rsid w:val="008641B1"/>
    <w:rsid w:val="008647B9"/>
    <w:rsid w:val="0086581F"/>
    <w:rsid w:val="008671EA"/>
    <w:rsid w:val="00872958"/>
    <w:rsid w:val="008742BB"/>
    <w:rsid w:val="00874649"/>
    <w:rsid w:val="00874995"/>
    <w:rsid w:val="00875CD3"/>
    <w:rsid w:val="00875FEA"/>
    <w:rsid w:val="008760F3"/>
    <w:rsid w:val="0088025F"/>
    <w:rsid w:val="008835B3"/>
    <w:rsid w:val="008855D5"/>
    <w:rsid w:val="00885854"/>
    <w:rsid w:val="00885CFE"/>
    <w:rsid w:val="00893117"/>
    <w:rsid w:val="008955D4"/>
    <w:rsid w:val="008A0349"/>
    <w:rsid w:val="008A0915"/>
    <w:rsid w:val="008A0D12"/>
    <w:rsid w:val="008A10A9"/>
    <w:rsid w:val="008A1299"/>
    <w:rsid w:val="008A182F"/>
    <w:rsid w:val="008A18CA"/>
    <w:rsid w:val="008A26F0"/>
    <w:rsid w:val="008A3875"/>
    <w:rsid w:val="008A3DCF"/>
    <w:rsid w:val="008A5062"/>
    <w:rsid w:val="008A659B"/>
    <w:rsid w:val="008A7165"/>
    <w:rsid w:val="008B15F2"/>
    <w:rsid w:val="008B1A80"/>
    <w:rsid w:val="008B5F11"/>
    <w:rsid w:val="008B7C64"/>
    <w:rsid w:val="008C2159"/>
    <w:rsid w:val="008C3D33"/>
    <w:rsid w:val="008C438A"/>
    <w:rsid w:val="008C4F79"/>
    <w:rsid w:val="008C5E93"/>
    <w:rsid w:val="008C74C1"/>
    <w:rsid w:val="008C77FC"/>
    <w:rsid w:val="008D042C"/>
    <w:rsid w:val="008D04F0"/>
    <w:rsid w:val="008D1BC4"/>
    <w:rsid w:val="008D34EC"/>
    <w:rsid w:val="008D3770"/>
    <w:rsid w:val="008D3853"/>
    <w:rsid w:val="008D479E"/>
    <w:rsid w:val="008D7B2B"/>
    <w:rsid w:val="008F1825"/>
    <w:rsid w:val="008F2CCE"/>
    <w:rsid w:val="008F4678"/>
    <w:rsid w:val="008F4BC5"/>
    <w:rsid w:val="008F5F81"/>
    <w:rsid w:val="008F6855"/>
    <w:rsid w:val="00901396"/>
    <w:rsid w:val="00902F8F"/>
    <w:rsid w:val="00903788"/>
    <w:rsid w:val="00904222"/>
    <w:rsid w:val="009057F0"/>
    <w:rsid w:val="00905875"/>
    <w:rsid w:val="00905969"/>
    <w:rsid w:val="00906002"/>
    <w:rsid w:val="009077F2"/>
    <w:rsid w:val="009106E1"/>
    <w:rsid w:val="00910727"/>
    <w:rsid w:val="009226E4"/>
    <w:rsid w:val="00922ECA"/>
    <w:rsid w:val="009251CF"/>
    <w:rsid w:val="00925B53"/>
    <w:rsid w:val="0093234B"/>
    <w:rsid w:val="00932461"/>
    <w:rsid w:val="00932F5F"/>
    <w:rsid w:val="00933337"/>
    <w:rsid w:val="00933781"/>
    <w:rsid w:val="00933A3A"/>
    <w:rsid w:val="0093447A"/>
    <w:rsid w:val="00936688"/>
    <w:rsid w:val="00937782"/>
    <w:rsid w:val="00941D7F"/>
    <w:rsid w:val="00941FC3"/>
    <w:rsid w:val="00942520"/>
    <w:rsid w:val="00942827"/>
    <w:rsid w:val="009430FB"/>
    <w:rsid w:val="00943436"/>
    <w:rsid w:val="0094529B"/>
    <w:rsid w:val="009456F1"/>
    <w:rsid w:val="0094570F"/>
    <w:rsid w:val="00945FF4"/>
    <w:rsid w:val="0095369C"/>
    <w:rsid w:val="00956F07"/>
    <w:rsid w:val="00957462"/>
    <w:rsid w:val="00957ACF"/>
    <w:rsid w:val="00957BA2"/>
    <w:rsid w:val="00957D27"/>
    <w:rsid w:val="009601DA"/>
    <w:rsid w:val="00960ADA"/>
    <w:rsid w:val="0096393A"/>
    <w:rsid w:val="00963C9D"/>
    <w:rsid w:val="009642A5"/>
    <w:rsid w:val="00966230"/>
    <w:rsid w:val="00966544"/>
    <w:rsid w:val="00966F7E"/>
    <w:rsid w:val="009711FB"/>
    <w:rsid w:val="00971319"/>
    <w:rsid w:val="009714C0"/>
    <w:rsid w:val="00971E0F"/>
    <w:rsid w:val="00972853"/>
    <w:rsid w:val="00972A88"/>
    <w:rsid w:val="00973F0E"/>
    <w:rsid w:val="00974B6A"/>
    <w:rsid w:val="00976C0F"/>
    <w:rsid w:val="00977A4A"/>
    <w:rsid w:val="0098010D"/>
    <w:rsid w:val="00982D46"/>
    <w:rsid w:val="009910BF"/>
    <w:rsid w:val="009927DA"/>
    <w:rsid w:val="0099285B"/>
    <w:rsid w:val="00993378"/>
    <w:rsid w:val="00995630"/>
    <w:rsid w:val="00996F76"/>
    <w:rsid w:val="00997946"/>
    <w:rsid w:val="009A2B6C"/>
    <w:rsid w:val="009A2C2D"/>
    <w:rsid w:val="009A529A"/>
    <w:rsid w:val="009B1BDA"/>
    <w:rsid w:val="009B315E"/>
    <w:rsid w:val="009B4F11"/>
    <w:rsid w:val="009B5199"/>
    <w:rsid w:val="009B7308"/>
    <w:rsid w:val="009B738C"/>
    <w:rsid w:val="009C3A9D"/>
    <w:rsid w:val="009C450D"/>
    <w:rsid w:val="009C4948"/>
    <w:rsid w:val="009D1E3B"/>
    <w:rsid w:val="009D3A97"/>
    <w:rsid w:val="009D4EB1"/>
    <w:rsid w:val="009D7B23"/>
    <w:rsid w:val="009E267F"/>
    <w:rsid w:val="009E3669"/>
    <w:rsid w:val="009E5589"/>
    <w:rsid w:val="009E6290"/>
    <w:rsid w:val="009E7598"/>
    <w:rsid w:val="009E7969"/>
    <w:rsid w:val="009E7AB5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0D92"/>
    <w:rsid w:val="00A124C6"/>
    <w:rsid w:val="00A20458"/>
    <w:rsid w:val="00A21CD0"/>
    <w:rsid w:val="00A25DF0"/>
    <w:rsid w:val="00A2640F"/>
    <w:rsid w:val="00A30C1C"/>
    <w:rsid w:val="00A30C9A"/>
    <w:rsid w:val="00A30D6F"/>
    <w:rsid w:val="00A31DEE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E46"/>
    <w:rsid w:val="00A54500"/>
    <w:rsid w:val="00A574E8"/>
    <w:rsid w:val="00A57DC4"/>
    <w:rsid w:val="00A6148F"/>
    <w:rsid w:val="00A61615"/>
    <w:rsid w:val="00A6300D"/>
    <w:rsid w:val="00A63C33"/>
    <w:rsid w:val="00A64A92"/>
    <w:rsid w:val="00A65161"/>
    <w:rsid w:val="00A716D4"/>
    <w:rsid w:val="00A722D6"/>
    <w:rsid w:val="00A754DB"/>
    <w:rsid w:val="00A76337"/>
    <w:rsid w:val="00A81E3F"/>
    <w:rsid w:val="00A8278B"/>
    <w:rsid w:val="00A856D0"/>
    <w:rsid w:val="00A879D3"/>
    <w:rsid w:val="00A93296"/>
    <w:rsid w:val="00A93CDC"/>
    <w:rsid w:val="00A94915"/>
    <w:rsid w:val="00A95B47"/>
    <w:rsid w:val="00A969D6"/>
    <w:rsid w:val="00A96B04"/>
    <w:rsid w:val="00A97796"/>
    <w:rsid w:val="00AA0056"/>
    <w:rsid w:val="00AA1D45"/>
    <w:rsid w:val="00AA3ABE"/>
    <w:rsid w:val="00AA5370"/>
    <w:rsid w:val="00AA6526"/>
    <w:rsid w:val="00AA7F19"/>
    <w:rsid w:val="00AB0E2B"/>
    <w:rsid w:val="00AB1564"/>
    <w:rsid w:val="00AB3838"/>
    <w:rsid w:val="00AB65D9"/>
    <w:rsid w:val="00AB7A31"/>
    <w:rsid w:val="00AB7BB6"/>
    <w:rsid w:val="00AB7C45"/>
    <w:rsid w:val="00AB7C68"/>
    <w:rsid w:val="00AC14AE"/>
    <w:rsid w:val="00AC1B84"/>
    <w:rsid w:val="00AC3254"/>
    <w:rsid w:val="00AC5B54"/>
    <w:rsid w:val="00AC7586"/>
    <w:rsid w:val="00AD19EA"/>
    <w:rsid w:val="00AD21AA"/>
    <w:rsid w:val="00AD252E"/>
    <w:rsid w:val="00AD45E9"/>
    <w:rsid w:val="00AD6ED7"/>
    <w:rsid w:val="00AE1A97"/>
    <w:rsid w:val="00AE6176"/>
    <w:rsid w:val="00AE62DF"/>
    <w:rsid w:val="00AF4797"/>
    <w:rsid w:val="00B02435"/>
    <w:rsid w:val="00B057B2"/>
    <w:rsid w:val="00B06144"/>
    <w:rsid w:val="00B069B0"/>
    <w:rsid w:val="00B06D35"/>
    <w:rsid w:val="00B06D64"/>
    <w:rsid w:val="00B101A3"/>
    <w:rsid w:val="00B10CBF"/>
    <w:rsid w:val="00B113CC"/>
    <w:rsid w:val="00B17A7A"/>
    <w:rsid w:val="00B204CB"/>
    <w:rsid w:val="00B209CE"/>
    <w:rsid w:val="00B20C15"/>
    <w:rsid w:val="00B228BA"/>
    <w:rsid w:val="00B27D07"/>
    <w:rsid w:val="00B310C3"/>
    <w:rsid w:val="00B32E64"/>
    <w:rsid w:val="00B33947"/>
    <w:rsid w:val="00B33C2F"/>
    <w:rsid w:val="00B3473D"/>
    <w:rsid w:val="00B357FF"/>
    <w:rsid w:val="00B36B92"/>
    <w:rsid w:val="00B40C47"/>
    <w:rsid w:val="00B43E3F"/>
    <w:rsid w:val="00B4402E"/>
    <w:rsid w:val="00B4430F"/>
    <w:rsid w:val="00B4501D"/>
    <w:rsid w:val="00B45234"/>
    <w:rsid w:val="00B45413"/>
    <w:rsid w:val="00B45759"/>
    <w:rsid w:val="00B458FA"/>
    <w:rsid w:val="00B45E41"/>
    <w:rsid w:val="00B46D9C"/>
    <w:rsid w:val="00B47285"/>
    <w:rsid w:val="00B47F21"/>
    <w:rsid w:val="00B5655E"/>
    <w:rsid w:val="00B6611B"/>
    <w:rsid w:val="00B66D88"/>
    <w:rsid w:val="00B71B84"/>
    <w:rsid w:val="00B72DAF"/>
    <w:rsid w:val="00B74329"/>
    <w:rsid w:val="00B758BA"/>
    <w:rsid w:val="00B82D69"/>
    <w:rsid w:val="00B83585"/>
    <w:rsid w:val="00B8372B"/>
    <w:rsid w:val="00B84E12"/>
    <w:rsid w:val="00B852AD"/>
    <w:rsid w:val="00B8561B"/>
    <w:rsid w:val="00B904F7"/>
    <w:rsid w:val="00B92CBF"/>
    <w:rsid w:val="00B9398E"/>
    <w:rsid w:val="00B94190"/>
    <w:rsid w:val="00B96A45"/>
    <w:rsid w:val="00B96EE0"/>
    <w:rsid w:val="00B9730C"/>
    <w:rsid w:val="00BA30F3"/>
    <w:rsid w:val="00BA47B4"/>
    <w:rsid w:val="00BB035C"/>
    <w:rsid w:val="00BB12C7"/>
    <w:rsid w:val="00BB1816"/>
    <w:rsid w:val="00BB247C"/>
    <w:rsid w:val="00BB2A50"/>
    <w:rsid w:val="00BB7FF2"/>
    <w:rsid w:val="00BC13C2"/>
    <w:rsid w:val="00BC1F8E"/>
    <w:rsid w:val="00BC208E"/>
    <w:rsid w:val="00BC3158"/>
    <w:rsid w:val="00BC3844"/>
    <w:rsid w:val="00BC40EA"/>
    <w:rsid w:val="00BC58EB"/>
    <w:rsid w:val="00BC6628"/>
    <w:rsid w:val="00BC7F45"/>
    <w:rsid w:val="00BD39A7"/>
    <w:rsid w:val="00BE108E"/>
    <w:rsid w:val="00BE1CBB"/>
    <w:rsid w:val="00BE4188"/>
    <w:rsid w:val="00BF302B"/>
    <w:rsid w:val="00BF562F"/>
    <w:rsid w:val="00BF66C9"/>
    <w:rsid w:val="00C0180C"/>
    <w:rsid w:val="00C01D18"/>
    <w:rsid w:val="00C0206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890"/>
    <w:rsid w:val="00C2097B"/>
    <w:rsid w:val="00C21E97"/>
    <w:rsid w:val="00C22D2A"/>
    <w:rsid w:val="00C22DBF"/>
    <w:rsid w:val="00C23276"/>
    <w:rsid w:val="00C242FE"/>
    <w:rsid w:val="00C3434E"/>
    <w:rsid w:val="00C353A9"/>
    <w:rsid w:val="00C37EAD"/>
    <w:rsid w:val="00C40B81"/>
    <w:rsid w:val="00C42A5E"/>
    <w:rsid w:val="00C42D8D"/>
    <w:rsid w:val="00C44149"/>
    <w:rsid w:val="00C44F81"/>
    <w:rsid w:val="00C45058"/>
    <w:rsid w:val="00C46961"/>
    <w:rsid w:val="00C46B57"/>
    <w:rsid w:val="00C47DD8"/>
    <w:rsid w:val="00C50AC2"/>
    <w:rsid w:val="00C53177"/>
    <w:rsid w:val="00C561CC"/>
    <w:rsid w:val="00C57D2F"/>
    <w:rsid w:val="00C60121"/>
    <w:rsid w:val="00C61407"/>
    <w:rsid w:val="00C62943"/>
    <w:rsid w:val="00C62D2B"/>
    <w:rsid w:val="00C6373D"/>
    <w:rsid w:val="00C63EB6"/>
    <w:rsid w:val="00C649F1"/>
    <w:rsid w:val="00C7296A"/>
    <w:rsid w:val="00C74674"/>
    <w:rsid w:val="00C74B61"/>
    <w:rsid w:val="00C77D6B"/>
    <w:rsid w:val="00C82955"/>
    <w:rsid w:val="00C82B0A"/>
    <w:rsid w:val="00C844C6"/>
    <w:rsid w:val="00C84D24"/>
    <w:rsid w:val="00C86814"/>
    <w:rsid w:val="00C9259B"/>
    <w:rsid w:val="00C95758"/>
    <w:rsid w:val="00C95ADE"/>
    <w:rsid w:val="00C9666F"/>
    <w:rsid w:val="00C968BC"/>
    <w:rsid w:val="00CA11D9"/>
    <w:rsid w:val="00CA1966"/>
    <w:rsid w:val="00CA2459"/>
    <w:rsid w:val="00CA4CDF"/>
    <w:rsid w:val="00CB0021"/>
    <w:rsid w:val="00CB024C"/>
    <w:rsid w:val="00CB168C"/>
    <w:rsid w:val="00CB4776"/>
    <w:rsid w:val="00CB5A6A"/>
    <w:rsid w:val="00CB79BB"/>
    <w:rsid w:val="00CC110D"/>
    <w:rsid w:val="00CC11DC"/>
    <w:rsid w:val="00CC245D"/>
    <w:rsid w:val="00CC2C3D"/>
    <w:rsid w:val="00CC5841"/>
    <w:rsid w:val="00CC6911"/>
    <w:rsid w:val="00CC7CB0"/>
    <w:rsid w:val="00CD00BB"/>
    <w:rsid w:val="00CD28C9"/>
    <w:rsid w:val="00CD352F"/>
    <w:rsid w:val="00CD49B6"/>
    <w:rsid w:val="00CD52BE"/>
    <w:rsid w:val="00CD5551"/>
    <w:rsid w:val="00CD58E5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25B"/>
    <w:rsid w:val="00CE4995"/>
    <w:rsid w:val="00CE4D9F"/>
    <w:rsid w:val="00CE4EEF"/>
    <w:rsid w:val="00CE59F4"/>
    <w:rsid w:val="00CE73F8"/>
    <w:rsid w:val="00CF0DA3"/>
    <w:rsid w:val="00CF1DF9"/>
    <w:rsid w:val="00CF2982"/>
    <w:rsid w:val="00CF2F2F"/>
    <w:rsid w:val="00CF405A"/>
    <w:rsid w:val="00CF4100"/>
    <w:rsid w:val="00CF5158"/>
    <w:rsid w:val="00CF63AA"/>
    <w:rsid w:val="00CF6851"/>
    <w:rsid w:val="00CF7C88"/>
    <w:rsid w:val="00D000AE"/>
    <w:rsid w:val="00D05093"/>
    <w:rsid w:val="00D0750E"/>
    <w:rsid w:val="00D1017B"/>
    <w:rsid w:val="00D113BF"/>
    <w:rsid w:val="00D13BB2"/>
    <w:rsid w:val="00D1677D"/>
    <w:rsid w:val="00D2004C"/>
    <w:rsid w:val="00D20323"/>
    <w:rsid w:val="00D23422"/>
    <w:rsid w:val="00D25F27"/>
    <w:rsid w:val="00D26A66"/>
    <w:rsid w:val="00D37601"/>
    <w:rsid w:val="00D43C25"/>
    <w:rsid w:val="00D4437B"/>
    <w:rsid w:val="00D51D62"/>
    <w:rsid w:val="00D5207B"/>
    <w:rsid w:val="00D53021"/>
    <w:rsid w:val="00D535D9"/>
    <w:rsid w:val="00D54604"/>
    <w:rsid w:val="00D549BA"/>
    <w:rsid w:val="00D5640B"/>
    <w:rsid w:val="00D566CE"/>
    <w:rsid w:val="00D619CA"/>
    <w:rsid w:val="00D62295"/>
    <w:rsid w:val="00D626ED"/>
    <w:rsid w:val="00D66AA9"/>
    <w:rsid w:val="00D70FEA"/>
    <w:rsid w:val="00D71ACB"/>
    <w:rsid w:val="00D751C7"/>
    <w:rsid w:val="00D764A3"/>
    <w:rsid w:val="00D839CF"/>
    <w:rsid w:val="00D85C41"/>
    <w:rsid w:val="00D87D65"/>
    <w:rsid w:val="00D938E0"/>
    <w:rsid w:val="00D96E66"/>
    <w:rsid w:val="00D96F6B"/>
    <w:rsid w:val="00D97B63"/>
    <w:rsid w:val="00DA1224"/>
    <w:rsid w:val="00DA594A"/>
    <w:rsid w:val="00DA5AE2"/>
    <w:rsid w:val="00DA7EA6"/>
    <w:rsid w:val="00DA7F7E"/>
    <w:rsid w:val="00DB220B"/>
    <w:rsid w:val="00DB2821"/>
    <w:rsid w:val="00DB49AD"/>
    <w:rsid w:val="00DC0362"/>
    <w:rsid w:val="00DC197E"/>
    <w:rsid w:val="00DC1E28"/>
    <w:rsid w:val="00DC340D"/>
    <w:rsid w:val="00DD0B7E"/>
    <w:rsid w:val="00DD463A"/>
    <w:rsid w:val="00DD5B7B"/>
    <w:rsid w:val="00DD6F4A"/>
    <w:rsid w:val="00DD7469"/>
    <w:rsid w:val="00DE0703"/>
    <w:rsid w:val="00DE0D89"/>
    <w:rsid w:val="00DE1D5A"/>
    <w:rsid w:val="00DE555E"/>
    <w:rsid w:val="00DE6A0B"/>
    <w:rsid w:val="00DF0DE7"/>
    <w:rsid w:val="00DF0E40"/>
    <w:rsid w:val="00DF441D"/>
    <w:rsid w:val="00E03612"/>
    <w:rsid w:val="00E04EC3"/>
    <w:rsid w:val="00E10D2D"/>
    <w:rsid w:val="00E1287C"/>
    <w:rsid w:val="00E1394C"/>
    <w:rsid w:val="00E13A85"/>
    <w:rsid w:val="00E14CE3"/>
    <w:rsid w:val="00E17615"/>
    <w:rsid w:val="00E17DD0"/>
    <w:rsid w:val="00E21B59"/>
    <w:rsid w:val="00E2259A"/>
    <w:rsid w:val="00E255A3"/>
    <w:rsid w:val="00E25BC1"/>
    <w:rsid w:val="00E262EF"/>
    <w:rsid w:val="00E27FA7"/>
    <w:rsid w:val="00E30BB0"/>
    <w:rsid w:val="00E34FA7"/>
    <w:rsid w:val="00E35F21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5D42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0391"/>
    <w:rsid w:val="00EA174B"/>
    <w:rsid w:val="00EA2504"/>
    <w:rsid w:val="00EA7ECF"/>
    <w:rsid w:val="00EB4D4C"/>
    <w:rsid w:val="00EB6B7E"/>
    <w:rsid w:val="00EC0D78"/>
    <w:rsid w:val="00EC0DCC"/>
    <w:rsid w:val="00EC1FC6"/>
    <w:rsid w:val="00EC3422"/>
    <w:rsid w:val="00EC3DA7"/>
    <w:rsid w:val="00EC3FF2"/>
    <w:rsid w:val="00EC49E4"/>
    <w:rsid w:val="00EC4DED"/>
    <w:rsid w:val="00EC7700"/>
    <w:rsid w:val="00EC79FE"/>
    <w:rsid w:val="00ED1780"/>
    <w:rsid w:val="00ED3076"/>
    <w:rsid w:val="00ED4AB4"/>
    <w:rsid w:val="00EE0F8E"/>
    <w:rsid w:val="00EE4925"/>
    <w:rsid w:val="00EE4A87"/>
    <w:rsid w:val="00EE5449"/>
    <w:rsid w:val="00EE602B"/>
    <w:rsid w:val="00EF1009"/>
    <w:rsid w:val="00EF3811"/>
    <w:rsid w:val="00EF3BCB"/>
    <w:rsid w:val="00EF52BA"/>
    <w:rsid w:val="00EF6669"/>
    <w:rsid w:val="00F06FB9"/>
    <w:rsid w:val="00F10DBD"/>
    <w:rsid w:val="00F1248A"/>
    <w:rsid w:val="00F12572"/>
    <w:rsid w:val="00F125AB"/>
    <w:rsid w:val="00F133E0"/>
    <w:rsid w:val="00F13E0B"/>
    <w:rsid w:val="00F14DEC"/>
    <w:rsid w:val="00F158B7"/>
    <w:rsid w:val="00F210A3"/>
    <w:rsid w:val="00F269F3"/>
    <w:rsid w:val="00F27D9F"/>
    <w:rsid w:val="00F3147C"/>
    <w:rsid w:val="00F33865"/>
    <w:rsid w:val="00F33AC5"/>
    <w:rsid w:val="00F34C3E"/>
    <w:rsid w:val="00F35CED"/>
    <w:rsid w:val="00F35F8D"/>
    <w:rsid w:val="00F36329"/>
    <w:rsid w:val="00F36E0E"/>
    <w:rsid w:val="00F378BE"/>
    <w:rsid w:val="00F37AFB"/>
    <w:rsid w:val="00F37E41"/>
    <w:rsid w:val="00F42568"/>
    <w:rsid w:val="00F44D57"/>
    <w:rsid w:val="00F46E93"/>
    <w:rsid w:val="00F54BAA"/>
    <w:rsid w:val="00F54F9B"/>
    <w:rsid w:val="00F5601A"/>
    <w:rsid w:val="00F61F38"/>
    <w:rsid w:val="00F66AD2"/>
    <w:rsid w:val="00F725B5"/>
    <w:rsid w:val="00F73923"/>
    <w:rsid w:val="00F74184"/>
    <w:rsid w:val="00F75D8D"/>
    <w:rsid w:val="00F75E3A"/>
    <w:rsid w:val="00F77361"/>
    <w:rsid w:val="00F8181F"/>
    <w:rsid w:val="00F81BE4"/>
    <w:rsid w:val="00F86613"/>
    <w:rsid w:val="00F8785C"/>
    <w:rsid w:val="00F87C20"/>
    <w:rsid w:val="00F904AD"/>
    <w:rsid w:val="00F91441"/>
    <w:rsid w:val="00F924CF"/>
    <w:rsid w:val="00F93780"/>
    <w:rsid w:val="00F943A6"/>
    <w:rsid w:val="00F96F99"/>
    <w:rsid w:val="00F974DD"/>
    <w:rsid w:val="00F9763E"/>
    <w:rsid w:val="00FA2E37"/>
    <w:rsid w:val="00FA57EA"/>
    <w:rsid w:val="00FB146D"/>
    <w:rsid w:val="00FB153F"/>
    <w:rsid w:val="00FB16CA"/>
    <w:rsid w:val="00FB227B"/>
    <w:rsid w:val="00FB511A"/>
    <w:rsid w:val="00FB5804"/>
    <w:rsid w:val="00FB6A8D"/>
    <w:rsid w:val="00FB76E8"/>
    <w:rsid w:val="00FB7A1F"/>
    <w:rsid w:val="00FC13F4"/>
    <w:rsid w:val="00FC1D44"/>
    <w:rsid w:val="00FC235C"/>
    <w:rsid w:val="00FC2C09"/>
    <w:rsid w:val="00FC3330"/>
    <w:rsid w:val="00FC4286"/>
    <w:rsid w:val="00FC4D73"/>
    <w:rsid w:val="00FC63F2"/>
    <w:rsid w:val="00FC697C"/>
    <w:rsid w:val="00FD1815"/>
    <w:rsid w:val="00FD2156"/>
    <w:rsid w:val="00FD32CD"/>
    <w:rsid w:val="00FD3526"/>
    <w:rsid w:val="00FD379C"/>
    <w:rsid w:val="00FD3C1E"/>
    <w:rsid w:val="00FD7A05"/>
    <w:rsid w:val="00FE0C9A"/>
    <w:rsid w:val="00FE27D2"/>
    <w:rsid w:val="00FE3B5F"/>
    <w:rsid w:val="00FE5964"/>
    <w:rsid w:val="00FE61D5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e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0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a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1">
    <w:name w:val="Title"/>
    <w:basedOn w:val="a2"/>
    <w:link w:val="af2"/>
    <w:qFormat/>
    <w:rsid w:val="00301134"/>
    <w:pPr>
      <w:jc w:val="center"/>
    </w:pPr>
    <w:rPr>
      <w:b/>
      <w:szCs w:val="20"/>
    </w:rPr>
  </w:style>
  <w:style w:type="character" w:customStyle="1" w:styleId="af2">
    <w:name w:val="Название Знак"/>
    <w:link w:val="af1"/>
    <w:rsid w:val="00301134"/>
    <w:rPr>
      <w:b/>
      <w:sz w:val="24"/>
    </w:rPr>
  </w:style>
  <w:style w:type="table" w:styleId="af3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qFormat/>
    <w:rsid w:val="00AD21AA"/>
    <w:rPr>
      <w:i/>
      <w:iCs/>
    </w:rPr>
  </w:style>
  <w:style w:type="paragraph" w:styleId="af5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6">
    <w:name w:val="annotation text"/>
    <w:basedOn w:val="a2"/>
    <w:link w:val="af7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rsid w:val="002B0C48"/>
    <w:rPr>
      <w:rFonts w:eastAsiaTheme="minorHAnsi"/>
    </w:rPr>
  </w:style>
  <w:style w:type="character" w:styleId="af8">
    <w:name w:val="annotation reference"/>
    <w:basedOn w:val="a3"/>
    <w:uiPriority w:val="99"/>
    <w:unhideWhenUsed/>
    <w:rsid w:val="002B0C48"/>
  </w:style>
  <w:style w:type="paragraph" w:styleId="af9">
    <w:name w:val="Body Text Indent"/>
    <w:basedOn w:val="a2"/>
    <w:link w:val="afa"/>
    <w:rsid w:val="00E96D7E"/>
    <w:pPr>
      <w:spacing w:after="120"/>
      <w:ind w:left="283"/>
    </w:pPr>
  </w:style>
  <w:style w:type="character" w:customStyle="1" w:styleId="afa">
    <w:name w:val="Основной текст с отступом Знак"/>
    <w:basedOn w:val="a3"/>
    <w:link w:val="af9"/>
    <w:rsid w:val="00E96D7E"/>
    <w:rPr>
      <w:sz w:val="24"/>
      <w:szCs w:val="24"/>
    </w:rPr>
  </w:style>
  <w:style w:type="character" w:customStyle="1" w:styleId="ab">
    <w:name w:val="Верхний колонтитул Знак"/>
    <w:basedOn w:val="a3"/>
    <w:link w:val="aa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2D10A6"/>
    <w:rPr>
      <w:b/>
      <w:sz w:val="24"/>
      <w:szCs w:val="24"/>
    </w:rPr>
  </w:style>
  <w:style w:type="character" w:customStyle="1" w:styleId="ad">
    <w:name w:val="Нижний колонтитул Знак"/>
    <w:basedOn w:val="a3"/>
    <w:link w:val="ac"/>
    <w:uiPriority w:val="99"/>
    <w:rsid w:val="00BF562F"/>
    <w:rPr>
      <w:sz w:val="24"/>
      <w:szCs w:val="24"/>
    </w:rPr>
  </w:style>
  <w:style w:type="table" w:customStyle="1" w:styleId="11">
    <w:name w:val="Сетка таблицы1"/>
    <w:basedOn w:val="a4"/>
    <w:next w:val="af3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2"/>
    <w:link w:val="30"/>
    <w:rsid w:val="003A120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3"/>
    <w:link w:val="3"/>
    <w:rsid w:val="003A1200"/>
    <w:rPr>
      <w:sz w:val="16"/>
      <w:szCs w:val="16"/>
    </w:rPr>
  </w:style>
  <w:style w:type="paragraph" w:customStyle="1" w:styleId="12">
    <w:name w:val="Обычный1"/>
    <w:rsid w:val="002C0DE9"/>
    <w:rPr>
      <w:rFonts w:ascii="Plotter" w:hAnsi="Plotter"/>
    </w:rPr>
  </w:style>
  <w:style w:type="character" w:customStyle="1" w:styleId="a7">
    <w:name w:val="Основной текст Знак"/>
    <w:basedOn w:val="a3"/>
    <w:link w:val="a6"/>
    <w:rsid w:val="00C22D2A"/>
    <w:rPr>
      <w:sz w:val="24"/>
      <w:szCs w:val="24"/>
    </w:rPr>
  </w:style>
  <w:style w:type="paragraph" w:customStyle="1" w:styleId="Default">
    <w:name w:val="Default"/>
    <w:rsid w:val="00C22D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annotation subject"/>
    <w:basedOn w:val="af6"/>
    <w:next w:val="af6"/>
    <w:link w:val="afc"/>
    <w:rsid w:val="001771CB"/>
    <w:rPr>
      <w:rFonts w:eastAsia="Times New Roman"/>
      <w:b/>
      <w:bCs/>
    </w:rPr>
  </w:style>
  <w:style w:type="character" w:customStyle="1" w:styleId="afc">
    <w:name w:val="Тема примечания Знак"/>
    <w:basedOn w:val="af7"/>
    <w:link w:val="afb"/>
    <w:rsid w:val="001771CB"/>
    <w:rPr>
      <w:rFonts w:eastAsiaTheme="minorHAnsi"/>
      <w:b/>
      <w:bCs/>
    </w:rPr>
  </w:style>
  <w:style w:type="paragraph" w:styleId="afd">
    <w:name w:val="Normal (Web)"/>
    <w:basedOn w:val="a2"/>
    <w:uiPriority w:val="99"/>
    <w:unhideWhenUsed/>
    <w:rsid w:val="00CF29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e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0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a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1">
    <w:name w:val="Title"/>
    <w:basedOn w:val="a2"/>
    <w:link w:val="af2"/>
    <w:qFormat/>
    <w:rsid w:val="00301134"/>
    <w:pPr>
      <w:jc w:val="center"/>
    </w:pPr>
    <w:rPr>
      <w:b/>
      <w:szCs w:val="20"/>
    </w:rPr>
  </w:style>
  <w:style w:type="character" w:customStyle="1" w:styleId="af2">
    <w:name w:val="Название Знак"/>
    <w:link w:val="af1"/>
    <w:rsid w:val="00301134"/>
    <w:rPr>
      <w:b/>
      <w:sz w:val="24"/>
    </w:rPr>
  </w:style>
  <w:style w:type="table" w:styleId="af3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qFormat/>
    <w:rsid w:val="00AD21AA"/>
    <w:rPr>
      <w:i/>
      <w:iCs/>
    </w:rPr>
  </w:style>
  <w:style w:type="paragraph" w:styleId="af5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6">
    <w:name w:val="annotation text"/>
    <w:basedOn w:val="a2"/>
    <w:link w:val="af7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rsid w:val="002B0C48"/>
    <w:rPr>
      <w:rFonts w:eastAsiaTheme="minorHAnsi"/>
    </w:rPr>
  </w:style>
  <w:style w:type="character" w:styleId="af8">
    <w:name w:val="annotation reference"/>
    <w:basedOn w:val="a3"/>
    <w:uiPriority w:val="99"/>
    <w:unhideWhenUsed/>
    <w:rsid w:val="002B0C48"/>
  </w:style>
  <w:style w:type="paragraph" w:styleId="af9">
    <w:name w:val="Body Text Indent"/>
    <w:basedOn w:val="a2"/>
    <w:link w:val="afa"/>
    <w:rsid w:val="00E96D7E"/>
    <w:pPr>
      <w:spacing w:after="120"/>
      <w:ind w:left="283"/>
    </w:pPr>
  </w:style>
  <w:style w:type="character" w:customStyle="1" w:styleId="afa">
    <w:name w:val="Основной текст с отступом Знак"/>
    <w:basedOn w:val="a3"/>
    <w:link w:val="af9"/>
    <w:rsid w:val="00E96D7E"/>
    <w:rPr>
      <w:sz w:val="24"/>
      <w:szCs w:val="24"/>
    </w:rPr>
  </w:style>
  <w:style w:type="character" w:customStyle="1" w:styleId="ab">
    <w:name w:val="Верхний колонтитул Знак"/>
    <w:basedOn w:val="a3"/>
    <w:link w:val="aa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2D10A6"/>
    <w:rPr>
      <w:b/>
      <w:sz w:val="24"/>
      <w:szCs w:val="24"/>
    </w:rPr>
  </w:style>
  <w:style w:type="character" w:customStyle="1" w:styleId="ad">
    <w:name w:val="Нижний колонтитул Знак"/>
    <w:basedOn w:val="a3"/>
    <w:link w:val="ac"/>
    <w:uiPriority w:val="99"/>
    <w:rsid w:val="00BF562F"/>
    <w:rPr>
      <w:sz w:val="24"/>
      <w:szCs w:val="24"/>
    </w:rPr>
  </w:style>
  <w:style w:type="table" w:customStyle="1" w:styleId="11">
    <w:name w:val="Сетка таблицы1"/>
    <w:basedOn w:val="a4"/>
    <w:next w:val="af3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2"/>
    <w:link w:val="30"/>
    <w:rsid w:val="003A120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3"/>
    <w:link w:val="3"/>
    <w:rsid w:val="003A1200"/>
    <w:rPr>
      <w:sz w:val="16"/>
      <w:szCs w:val="16"/>
    </w:rPr>
  </w:style>
  <w:style w:type="paragraph" w:customStyle="1" w:styleId="12">
    <w:name w:val="Обычный1"/>
    <w:rsid w:val="002C0DE9"/>
    <w:rPr>
      <w:rFonts w:ascii="Plotter" w:hAnsi="Plotter"/>
    </w:rPr>
  </w:style>
  <w:style w:type="character" w:customStyle="1" w:styleId="a7">
    <w:name w:val="Основной текст Знак"/>
    <w:basedOn w:val="a3"/>
    <w:link w:val="a6"/>
    <w:rsid w:val="00C22D2A"/>
    <w:rPr>
      <w:sz w:val="24"/>
      <w:szCs w:val="24"/>
    </w:rPr>
  </w:style>
  <w:style w:type="paragraph" w:customStyle="1" w:styleId="Default">
    <w:name w:val="Default"/>
    <w:rsid w:val="00C22D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annotation subject"/>
    <w:basedOn w:val="af6"/>
    <w:next w:val="af6"/>
    <w:link w:val="afc"/>
    <w:rsid w:val="001771CB"/>
    <w:rPr>
      <w:rFonts w:eastAsia="Times New Roman"/>
      <w:b/>
      <w:bCs/>
    </w:rPr>
  </w:style>
  <w:style w:type="character" w:customStyle="1" w:styleId="afc">
    <w:name w:val="Тема примечания Знак"/>
    <w:basedOn w:val="af7"/>
    <w:link w:val="afb"/>
    <w:rsid w:val="001771CB"/>
    <w:rPr>
      <w:rFonts w:eastAsiaTheme="minorHAns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1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43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893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9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04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90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579BC-865B-44B3-A75B-75A6DBB71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7A1C215C</Template>
  <TotalTime>122</TotalTime>
  <Pages>21</Pages>
  <Words>5239</Words>
  <Characters>37270</Characters>
  <Application>Microsoft Office Word</Application>
  <DocSecurity>0</DocSecurity>
  <Lines>310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42425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Лера Кржижановская</cp:lastModifiedBy>
  <cp:revision>18</cp:revision>
  <cp:lastPrinted>2013-08-09T06:31:00Z</cp:lastPrinted>
  <dcterms:created xsi:type="dcterms:W3CDTF">2013-08-06T05:36:00Z</dcterms:created>
  <dcterms:modified xsi:type="dcterms:W3CDTF">2013-10-11T11:55:00Z</dcterms:modified>
</cp:coreProperties>
</file>